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F9F" w:rsidRDefault="00B30F9F" w:rsidP="00B30F9F">
      <w:pPr>
        <w:jc w:val="left"/>
        <w:rPr>
          <w:sz w:val="24"/>
        </w:rPr>
      </w:pPr>
      <w:r>
        <w:rPr>
          <w:sz w:val="24"/>
        </w:rPr>
        <w:t>E-HEALTH-2020</w:t>
      </w:r>
      <w:r>
        <w:rPr>
          <w:sz w:val="24"/>
        </w:rPr>
        <w:br/>
      </w:r>
      <w:r w:rsidRPr="00E80171">
        <w:rPr>
          <w:sz w:val="24"/>
        </w:rPr>
        <w:t>Interventi per lo sviluppo</w:t>
      </w:r>
      <w:r>
        <w:rPr>
          <w:sz w:val="24"/>
        </w:rPr>
        <w:t xml:space="preserve"> dei sistemi e per l’erogazione </w:t>
      </w:r>
      <w:r w:rsidRPr="00E80171">
        <w:rPr>
          <w:sz w:val="24"/>
        </w:rPr>
        <w:t>dei servizi di sanità elettronica in Sardegna</w:t>
      </w:r>
    </w:p>
    <w:p w:rsidR="00B30F9F" w:rsidRDefault="00B30F9F" w:rsidP="00B30F9F">
      <w:pPr>
        <w:jc w:val="left"/>
        <w:rPr>
          <w:sz w:val="24"/>
        </w:rPr>
      </w:pPr>
    </w:p>
    <w:p w:rsidR="00B30F9F" w:rsidRDefault="00B30F9F" w:rsidP="00B30F9F">
      <w:pPr>
        <w:jc w:val="left"/>
        <w:rPr>
          <w:sz w:val="24"/>
        </w:rPr>
      </w:pPr>
      <w:r w:rsidRPr="00CC4C16">
        <w:rPr>
          <w:sz w:val="24"/>
        </w:rPr>
        <w:t>SIWE</w:t>
      </w:r>
      <w:r>
        <w:rPr>
          <w:sz w:val="24"/>
        </w:rPr>
        <w:br/>
      </w:r>
      <w:r w:rsidRPr="00CC4C16">
        <w:rPr>
          <w:sz w:val="24"/>
        </w:rPr>
        <w:t xml:space="preserve">Interventi per lo sviluppo del Sistema Informativo integrato del </w:t>
      </w:r>
      <w:proofErr w:type="spellStart"/>
      <w:r w:rsidRPr="00CC4C16">
        <w:rPr>
          <w:sz w:val="24"/>
        </w:rPr>
        <w:t>WElfare</w:t>
      </w:r>
      <w:proofErr w:type="spellEnd"/>
    </w:p>
    <w:p w:rsidR="00B30F9F" w:rsidRDefault="00B30F9F" w:rsidP="00B30F9F">
      <w:pPr>
        <w:jc w:val="left"/>
        <w:rPr>
          <w:sz w:val="24"/>
        </w:rPr>
      </w:pPr>
    </w:p>
    <w:p w:rsidR="00B30F9F" w:rsidRPr="00713D15" w:rsidRDefault="00B30F9F" w:rsidP="00B30F9F">
      <w:pPr>
        <w:jc w:val="left"/>
        <w:rPr>
          <w:sz w:val="24"/>
        </w:rPr>
      </w:pPr>
    </w:p>
    <w:p w:rsidR="00B30F9F" w:rsidRDefault="00B30F9F" w:rsidP="00B30F9F">
      <w:pPr>
        <w:rPr>
          <w:sz w:val="24"/>
        </w:rPr>
      </w:pPr>
    </w:p>
    <w:p w:rsidR="00B30F9F" w:rsidRDefault="00B30F9F" w:rsidP="00B30F9F">
      <w:pPr>
        <w:rPr>
          <w:sz w:val="24"/>
        </w:rPr>
      </w:pPr>
      <w:r>
        <w:rPr>
          <w:sz w:val="24"/>
        </w:rPr>
        <w:t>RDO MEPA CONSIP</w:t>
      </w:r>
    </w:p>
    <w:p w:rsidR="00B30F9F" w:rsidRPr="00B801F7" w:rsidRDefault="00B30F9F" w:rsidP="00B30F9F">
      <w:pPr>
        <w:spacing w:before="0" w:after="0"/>
        <w:jc w:val="center"/>
        <w:rPr>
          <w:rFonts w:cs="Arial"/>
          <w:b/>
        </w:rPr>
      </w:pPr>
      <w:r w:rsidRPr="00B801F7">
        <w:rPr>
          <w:b/>
        </w:rPr>
        <w:t xml:space="preserve">nel BANDO </w:t>
      </w:r>
      <w:r w:rsidRPr="00DD3E63">
        <w:rPr>
          <w:b/>
        </w:rPr>
        <w:t>MEPA “Prestazione di Servizi alle Pubbliche Amministrazioni” categoria “Servizi Professionali Legali e Normativi”</w:t>
      </w:r>
    </w:p>
    <w:p w:rsidR="00B30F9F" w:rsidRDefault="00B30F9F" w:rsidP="00B30F9F">
      <w:pPr>
        <w:rPr>
          <w:sz w:val="24"/>
        </w:rPr>
      </w:pPr>
    </w:p>
    <w:p w:rsidR="00B30F9F" w:rsidRDefault="00B30F9F" w:rsidP="00B30F9F">
      <w:pPr>
        <w:spacing w:after="0"/>
        <w:jc w:val="center"/>
        <w:rPr>
          <w:b/>
        </w:rPr>
      </w:pPr>
      <w:r w:rsidRPr="00B801F7">
        <w:rPr>
          <w:b/>
        </w:rPr>
        <w:t xml:space="preserve">per l’affidamento </w:t>
      </w:r>
      <w:r>
        <w:rPr>
          <w:b/>
        </w:rPr>
        <w:t>di</w:t>
      </w:r>
    </w:p>
    <w:p w:rsidR="00B30F9F" w:rsidRDefault="00B30F9F" w:rsidP="00B30F9F">
      <w:pPr>
        <w:spacing w:after="0"/>
        <w:jc w:val="center"/>
        <w:rPr>
          <w:b/>
        </w:rPr>
      </w:pPr>
    </w:p>
    <w:p w:rsidR="00A04167" w:rsidRPr="005A727B" w:rsidRDefault="00B30F9F" w:rsidP="00B30F9F">
      <w:pPr>
        <w:spacing w:before="0" w:after="0"/>
        <w:jc w:val="left"/>
        <w:rPr>
          <w:b/>
          <w:sz w:val="24"/>
          <w:szCs w:val="24"/>
        </w:rPr>
      </w:pPr>
      <w:r w:rsidRPr="00DD3E63">
        <w:rPr>
          <w:b/>
          <w:sz w:val="24"/>
        </w:rPr>
        <w:t>SERVIZI PROFESSIONALI DI ASSISTENZA IN MATERIA DI CONSULENZA SULLA PRIVACY/DATA PROTECTION IN AMBITO DI SANITÀ ELETTRONICA</w:t>
      </w:r>
    </w:p>
    <w:p w:rsidR="00A04167" w:rsidRDefault="00A04167" w:rsidP="00A04167">
      <w:pPr>
        <w:spacing w:before="0" w:after="0"/>
        <w:jc w:val="left"/>
      </w:pPr>
    </w:p>
    <w:p w:rsidR="00B30F9F" w:rsidRDefault="00B30F9F" w:rsidP="00A04167">
      <w:pPr>
        <w:spacing w:before="0" w:after="0"/>
        <w:jc w:val="left"/>
      </w:pPr>
    </w:p>
    <w:p w:rsidR="00B30F9F" w:rsidRDefault="00B30F9F" w:rsidP="00A04167">
      <w:pPr>
        <w:spacing w:before="0" w:after="0"/>
        <w:jc w:val="left"/>
      </w:pPr>
    </w:p>
    <w:p w:rsidR="00B30F9F" w:rsidRDefault="00B30F9F" w:rsidP="00A04167">
      <w:pPr>
        <w:spacing w:before="0" w:after="0"/>
        <w:jc w:val="left"/>
      </w:pPr>
    </w:p>
    <w:p w:rsidR="00B30F9F" w:rsidRDefault="00B30F9F" w:rsidP="00B30F9F">
      <w:pPr>
        <w:suppressAutoHyphens w:val="0"/>
        <w:spacing w:before="100" w:after="100" w:line="360" w:lineRule="auto"/>
        <w:jc w:val="center"/>
        <w:rPr>
          <w:rFonts w:eastAsia="Calibri" w:cs="Arial"/>
          <w:sz w:val="24"/>
          <w:szCs w:val="24"/>
          <w:lang w:val="en-GB" w:eastAsia="en-US"/>
        </w:rPr>
      </w:pPr>
      <w:r w:rsidRPr="0005497F">
        <w:rPr>
          <w:rFonts w:eastAsia="Calibri" w:cs="Arial"/>
          <w:sz w:val="24"/>
          <w:szCs w:val="24"/>
          <w:lang w:val="en-GB" w:eastAsia="en-US"/>
        </w:rPr>
        <w:t xml:space="preserve">CIG </w:t>
      </w:r>
      <w:r w:rsidR="00345EA3" w:rsidRPr="00345EA3">
        <w:rPr>
          <w:rFonts w:eastAsia="Calibri" w:cs="Arial"/>
          <w:sz w:val="24"/>
          <w:szCs w:val="24"/>
          <w:lang w:val="en-GB" w:eastAsia="en-US"/>
        </w:rPr>
        <w:t>86304275A9</w:t>
      </w:r>
      <w:bookmarkStart w:id="0" w:name="_GoBack"/>
      <w:bookmarkEnd w:id="0"/>
    </w:p>
    <w:p w:rsidR="00B30F9F" w:rsidRPr="0005497F" w:rsidRDefault="00B30F9F" w:rsidP="00B30F9F">
      <w:pPr>
        <w:suppressAutoHyphens w:val="0"/>
        <w:spacing w:before="100" w:after="100" w:line="360" w:lineRule="auto"/>
        <w:jc w:val="center"/>
        <w:rPr>
          <w:rFonts w:eastAsia="Calibri" w:cs="Arial"/>
          <w:sz w:val="24"/>
          <w:szCs w:val="24"/>
          <w:lang w:val="en-GB" w:eastAsia="en-US"/>
        </w:rPr>
      </w:pPr>
      <w:r w:rsidRPr="0005497F">
        <w:rPr>
          <w:rFonts w:eastAsia="Calibri" w:cs="Arial"/>
          <w:sz w:val="24"/>
          <w:szCs w:val="24"/>
          <w:lang w:val="en-GB" w:eastAsia="en-US"/>
        </w:rPr>
        <w:t>E-HEALTH-2020 – CUP: E71B17000160009</w:t>
      </w:r>
    </w:p>
    <w:p w:rsidR="00B30F9F" w:rsidRPr="002C29E0" w:rsidRDefault="00B30F9F" w:rsidP="00B30F9F">
      <w:pPr>
        <w:suppressAutoHyphens w:val="0"/>
        <w:spacing w:before="100" w:after="100" w:line="360" w:lineRule="auto"/>
        <w:jc w:val="center"/>
        <w:rPr>
          <w:rFonts w:eastAsia="Calibri" w:cs="Arial"/>
          <w:sz w:val="24"/>
          <w:szCs w:val="24"/>
          <w:lang w:eastAsia="en-US"/>
        </w:rPr>
      </w:pPr>
      <w:r w:rsidRPr="0005497F">
        <w:rPr>
          <w:rFonts w:eastAsia="Calibri" w:cs="Arial"/>
          <w:sz w:val="24"/>
          <w:szCs w:val="24"/>
          <w:lang w:eastAsia="en-US"/>
        </w:rPr>
        <w:t>SIWE – CUP: E71C17000060009</w:t>
      </w:r>
    </w:p>
    <w:p w:rsidR="00B30F9F" w:rsidRPr="005A727B" w:rsidRDefault="00B30F9F" w:rsidP="00A04167">
      <w:pPr>
        <w:spacing w:before="0" w:after="0"/>
        <w:jc w:val="left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654"/>
      </w:tblGrid>
      <w:tr w:rsidR="00A04167" w:rsidRPr="005A727B" w:rsidTr="001B1942">
        <w:trPr>
          <w:trHeight w:val="70"/>
        </w:trPr>
        <w:tc>
          <w:tcPr>
            <w:tcW w:w="1560" w:type="dxa"/>
          </w:tcPr>
          <w:p w:rsidR="00A04167" w:rsidRPr="005A727B" w:rsidRDefault="00A04167" w:rsidP="001B1942">
            <w:pPr>
              <w:snapToGrid w:val="0"/>
              <w:spacing w:before="0" w:after="0"/>
              <w:jc w:val="right"/>
              <w:rPr>
                <w:sz w:val="16"/>
              </w:rPr>
            </w:pPr>
          </w:p>
        </w:tc>
        <w:tc>
          <w:tcPr>
            <w:tcW w:w="7654" w:type="dxa"/>
            <w:vAlign w:val="center"/>
          </w:tcPr>
          <w:p w:rsidR="00A04167" w:rsidRPr="00F237C3" w:rsidRDefault="00A04167" w:rsidP="001B1942">
            <w:pPr>
              <w:snapToGrid w:val="0"/>
              <w:spacing w:before="0" w:after="0"/>
              <w:jc w:val="left"/>
            </w:pPr>
          </w:p>
        </w:tc>
      </w:tr>
    </w:tbl>
    <w:p w:rsidR="00A04167" w:rsidRDefault="00A04167" w:rsidP="00A04167">
      <w:pPr>
        <w:spacing w:before="0" w:after="0"/>
        <w:jc w:val="left"/>
      </w:pPr>
      <w:r w:rsidRPr="00F237C3">
        <w:t>Modello di</w:t>
      </w:r>
      <w:r>
        <w:t>:</w:t>
      </w:r>
    </w:p>
    <w:p w:rsidR="00A04167" w:rsidRDefault="00A04167" w:rsidP="00A04167">
      <w:pPr>
        <w:spacing w:before="0" w:after="0"/>
        <w:jc w:val="left"/>
        <w:rPr>
          <w:rFonts w:cs="Arial"/>
        </w:rPr>
      </w:pPr>
    </w:p>
    <w:p w:rsidR="00A04167" w:rsidRDefault="00A04167" w:rsidP="00A04167">
      <w:pPr>
        <w:spacing w:before="0" w:after="120"/>
        <w:ind w:right="566"/>
        <w:rPr>
          <w:rFonts w:cs="Arial"/>
          <w:b/>
          <w:sz w:val="32"/>
          <w:szCs w:val="32"/>
        </w:rPr>
      </w:pPr>
      <w:r w:rsidRPr="00A04167">
        <w:rPr>
          <w:rFonts w:cs="Arial"/>
          <w:b/>
          <w:sz w:val="32"/>
          <w:szCs w:val="32"/>
        </w:rPr>
        <w:t>Dichiarazion</w:t>
      </w:r>
      <w:r>
        <w:rPr>
          <w:rFonts w:cs="Arial"/>
          <w:b/>
          <w:sz w:val="32"/>
          <w:szCs w:val="32"/>
        </w:rPr>
        <w:t>i</w:t>
      </w:r>
      <w:r w:rsidRPr="00A04167">
        <w:rPr>
          <w:rFonts w:cs="Arial"/>
          <w:b/>
          <w:sz w:val="32"/>
          <w:szCs w:val="32"/>
        </w:rPr>
        <w:t xml:space="preserve"> per i costituendi RTI o Consorzi Ordinari </w:t>
      </w:r>
    </w:p>
    <w:p w:rsidR="00A518FD" w:rsidRDefault="00A518FD" w:rsidP="00A518FD">
      <w:pPr>
        <w:spacing w:before="0" w:after="120"/>
        <w:ind w:right="566"/>
      </w:pPr>
    </w:p>
    <w:p w:rsidR="00997421" w:rsidRDefault="00997421" w:rsidP="00A518FD">
      <w:pPr>
        <w:spacing w:before="0" w:after="120"/>
        <w:ind w:right="566"/>
      </w:pPr>
    </w:p>
    <w:p w:rsidR="008400F8" w:rsidRDefault="008400F8" w:rsidP="00A518FD">
      <w:pPr>
        <w:spacing w:before="0" w:after="120"/>
        <w:ind w:right="566"/>
      </w:pPr>
    </w:p>
    <w:p w:rsidR="00E225D9" w:rsidRDefault="00E225D9" w:rsidP="00372CDF">
      <w:pPr>
        <w:spacing w:before="0" w:after="0"/>
        <w:jc w:val="left"/>
        <w:rPr>
          <w:b/>
          <w:color w:val="000080"/>
          <w:sz w:val="22"/>
          <w:szCs w:val="22"/>
        </w:rPr>
      </w:pPr>
    </w:p>
    <w:p w:rsidR="00E225D9" w:rsidRDefault="00E225D9" w:rsidP="00372CDF">
      <w:pPr>
        <w:spacing w:before="0" w:after="0"/>
        <w:jc w:val="left"/>
        <w:rPr>
          <w:b/>
          <w:color w:val="000080"/>
          <w:sz w:val="22"/>
          <w:szCs w:val="22"/>
        </w:rPr>
      </w:pPr>
    </w:p>
    <w:p w:rsidR="00E225D9" w:rsidRDefault="00E225D9" w:rsidP="00372CDF">
      <w:pPr>
        <w:spacing w:before="0" w:after="0"/>
        <w:jc w:val="left"/>
        <w:rPr>
          <w:b/>
          <w:color w:val="000080"/>
          <w:sz w:val="22"/>
          <w:szCs w:val="22"/>
        </w:rPr>
      </w:pPr>
    </w:p>
    <w:p w:rsidR="00E225D9" w:rsidRDefault="00E225D9" w:rsidP="00372CDF">
      <w:pPr>
        <w:spacing w:before="0" w:after="0"/>
        <w:jc w:val="left"/>
        <w:rPr>
          <w:b/>
          <w:color w:val="000080"/>
          <w:sz w:val="22"/>
          <w:szCs w:val="22"/>
        </w:rPr>
      </w:pPr>
    </w:p>
    <w:p w:rsidR="00E225D9" w:rsidRDefault="00E225D9" w:rsidP="00372CDF">
      <w:pPr>
        <w:spacing w:before="0" w:after="0"/>
        <w:jc w:val="left"/>
        <w:rPr>
          <w:b/>
          <w:color w:val="000080"/>
          <w:sz w:val="22"/>
          <w:szCs w:val="22"/>
        </w:rPr>
      </w:pPr>
    </w:p>
    <w:p w:rsidR="00E225D9" w:rsidRDefault="00E225D9" w:rsidP="00372CDF">
      <w:pPr>
        <w:spacing w:before="0" w:after="0"/>
        <w:jc w:val="left"/>
        <w:rPr>
          <w:b/>
          <w:color w:val="000080"/>
          <w:sz w:val="22"/>
          <w:szCs w:val="22"/>
        </w:rPr>
      </w:pPr>
    </w:p>
    <w:p w:rsidR="00E225D9" w:rsidRDefault="00E225D9" w:rsidP="00372CDF">
      <w:pPr>
        <w:spacing w:before="0" w:after="0"/>
        <w:jc w:val="left"/>
        <w:rPr>
          <w:b/>
          <w:color w:val="000080"/>
          <w:sz w:val="22"/>
          <w:szCs w:val="22"/>
        </w:rPr>
      </w:pPr>
    </w:p>
    <w:p w:rsidR="00E225D9" w:rsidRDefault="00E225D9" w:rsidP="00372CDF">
      <w:pPr>
        <w:spacing w:before="0" w:after="0"/>
        <w:jc w:val="left"/>
        <w:rPr>
          <w:b/>
          <w:color w:val="000080"/>
          <w:sz w:val="22"/>
          <w:szCs w:val="22"/>
        </w:rPr>
      </w:pPr>
    </w:p>
    <w:p w:rsidR="00E225D9" w:rsidRDefault="00E225D9" w:rsidP="00372CDF">
      <w:pPr>
        <w:spacing w:before="0" w:after="0"/>
        <w:jc w:val="left"/>
        <w:rPr>
          <w:b/>
          <w:color w:val="000080"/>
          <w:sz w:val="22"/>
          <w:szCs w:val="22"/>
        </w:rPr>
      </w:pPr>
    </w:p>
    <w:p w:rsidR="005464B0" w:rsidRPr="005A727B" w:rsidRDefault="00E225D9" w:rsidP="00372CDF">
      <w:pPr>
        <w:spacing w:before="0" w:after="0"/>
        <w:jc w:val="left"/>
      </w:pPr>
      <w:r>
        <w:rPr>
          <w:b/>
          <w:color w:val="000080"/>
          <w:sz w:val="22"/>
          <w:szCs w:val="22"/>
        </w:rPr>
        <w:t>I</w:t>
      </w:r>
      <w:r w:rsidR="005464B0" w:rsidRPr="00A44354">
        <w:rPr>
          <w:b/>
          <w:color w:val="000080"/>
          <w:sz w:val="22"/>
          <w:szCs w:val="22"/>
        </w:rPr>
        <w:t>ntestazione e</w:t>
      </w:r>
      <w:r w:rsidR="005464B0">
        <w:rPr>
          <w:b/>
          <w:color w:val="000080"/>
          <w:sz w:val="22"/>
          <w:szCs w:val="22"/>
        </w:rPr>
        <w:t>d eventuale</w:t>
      </w:r>
      <w:r w:rsidR="005464B0" w:rsidRPr="00A44354">
        <w:rPr>
          <w:b/>
          <w:color w:val="000080"/>
          <w:sz w:val="22"/>
          <w:szCs w:val="22"/>
        </w:rPr>
        <w:t xml:space="preserve"> logo </w:t>
      </w:r>
      <w:r w:rsidR="005464B0">
        <w:rPr>
          <w:b/>
          <w:color w:val="000080"/>
          <w:sz w:val="22"/>
          <w:szCs w:val="22"/>
        </w:rPr>
        <w:t>del concorrente</w:t>
      </w:r>
    </w:p>
    <w:p w:rsidR="00EA3747" w:rsidRDefault="00EA3747"/>
    <w:p w:rsidR="00EA3747" w:rsidRDefault="00EA3747"/>
    <w:tbl>
      <w:tblPr>
        <w:tblW w:w="9931" w:type="dxa"/>
        <w:jc w:val="center"/>
        <w:tblLook w:val="01E0" w:firstRow="1" w:lastRow="1" w:firstColumn="1" w:lastColumn="1" w:noHBand="0" w:noVBand="0"/>
      </w:tblPr>
      <w:tblGrid>
        <w:gridCol w:w="4677"/>
        <w:gridCol w:w="4889"/>
        <w:gridCol w:w="365"/>
      </w:tblGrid>
      <w:tr w:rsidR="00574DF8" w:rsidRPr="00574DF8" w:rsidTr="00FE6CA7">
        <w:trPr>
          <w:jc w:val="center"/>
        </w:trPr>
        <w:tc>
          <w:tcPr>
            <w:tcW w:w="9931" w:type="dxa"/>
            <w:gridSpan w:val="3"/>
          </w:tcPr>
          <w:p w:rsidR="00574DF8" w:rsidRDefault="00574DF8" w:rsidP="00574DF8">
            <w:pPr>
              <w:jc w:val="center"/>
              <w:rPr>
                <w:rFonts w:cs="Arial"/>
                <w:iCs/>
              </w:rPr>
            </w:pPr>
            <w:r w:rsidRPr="00574DF8">
              <w:rPr>
                <w:rFonts w:cs="Arial"/>
                <w:iCs/>
              </w:rPr>
              <w:t>DICHIARAZIONE PER I COSTITUENDI RTI O CONSORZI ORDINARI</w:t>
            </w:r>
          </w:p>
          <w:p w:rsidR="002E218C" w:rsidRDefault="002E218C" w:rsidP="00574DF8">
            <w:pPr>
              <w:jc w:val="center"/>
              <w:rPr>
                <w:rFonts w:cs="Arial"/>
                <w:iCs/>
              </w:rPr>
            </w:pPr>
          </w:p>
          <w:p w:rsidR="002E218C" w:rsidRPr="00574DF8" w:rsidRDefault="002E218C" w:rsidP="002E218C">
            <w:pPr>
              <w:ind w:left="-41"/>
              <w:rPr>
                <w:sz w:val="16"/>
                <w:szCs w:val="16"/>
              </w:rPr>
            </w:pPr>
            <w:r w:rsidRPr="00574DF8">
              <w:rPr>
                <w:sz w:val="18"/>
                <w:szCs w:val="18"/>
              </w:rPr>
              <w:t>Il/la sottoscritto/a</w:t>
            </w:r>
            <w:r w:rsidRPr="00574DF8">
              <w:rPr>
                <w:sz w:val="16"/>
                <w:szCs w:val="16"/>
              </w:rPr>
              <w:t>_____________________________________________________________________________________</w:t>
            </w:r>
          </w:p>
          <w:p w:rsidR="002E218C" w:rsidRPr="00574DF8" w:rsidRDefault="002E218C" w:rsidP="002E218C">
            <w:pPr>
              <w:ind w:left="-41"/>
              <w:jc w:val="center"/>
              <w:rPr>
                <w:sz w:val="12"/>
                <w:szCs w:val="12"/>
              </w:rPr>
            </w:pPr>
            <w:r w:rsidRPr="00574DF8">
              <w:rPr>
                <w:sz w:val="12"/>
                <w:szCs w:val="12"/>
              </w:rPr>
              <w:t>(cognome e nome)</w:t>
            </w:r>
          </w:p>
          <w:p w:rsidR="002E218C" w:rsidRPr="00574DF8" w:rsidRDefault="002E218C" w:rsidP="002E218C">
            <w:pPr>
              <w:ind w:left="-41"/>
              <w:rPr>
                <w:sz w:val="16"/>
                <w:szCs w:val="16"/>
              </w:rPr>
            </w:pPr>
            <w:r w:rsidRPr="00574DF8">
              <w:rPr>
                <w:sz w:val="18"/>
                <w:szCs w:val="18"/>
              </w:rPr>
              <w:t>nato a</w:t>
            </w:r>
            <w:r w:rsidRPr="00574DF8">
              <w:rPr>
                <w:sz w:val="16"/>
                <w:szCs w:val="16"/>
              </w:rPr>
              <w:t>_____________________________________________ (_______), il _______________________________________</w:t>
            </w:r>
          </w:p>
          <w:p w:rsidR="002E218C" w:rsidRPr="00574DF8" w:rsidRDefault="002E218C" w:rsidP="002E218C">
            <w:pPr>
              <w:ind w:left="-41"/>
              <w:rPr>
                <w:sz w:val="12"/>
                <w:szCs w:val="12"/>
              </w:rPr>
            </w:pPr>
            <w:r w:rsidRPr="00574DF8">
              <w:rPr>
                <w:sz w:val="12"/>
                <w:szCs w:val="12"/>
              </w:rPr>
              <w:t xml:space="preserve">                                                                 (luogo)                                                  (</w:t>
            </w:r>
            <w:proofErr w:type="spellStart"/>
            <w:r w:rsidRPr="00574DF8">
              <w:rPr>
                <w:sz w:val="12"/>
                <w:szCs w:val="12"/>
              </w:rPr>
              <w:t>prov</w:t>
            </w:r>
            <w:proofErr w:type="spellEnd"/>
            <w:r w:rsidRPr="00574DF8">
              <w:rPr>
                <w:sz w:val="12"/>
                <w:szCs w:val="12"/>
              </w:rPr>
              <w:t>)                                                        (data)</w:t>
            </w:r>
          </w:p>
          <w:p w:rsidR="002E218C" w:rsidRPr="00574DF8" w:rsidRDefault="002E218C" w:rsidP="002E218C">
            <w:pPr>
              <w:ind w:left="-41"/>
              <w:rPr>
                <w:sz w:val="16"/>
                <w:szCs w:val="16"/>
              </w:rPr>
            </w:pPr>
            <w:r w:rsidRPr="00574DF8">
              <w:rPr>
                <w:sz w:val="18"/>
                <w:szCs w:val="18"/>
              </w:rPr>
              <w:t>residente a</w:t>
            </w:r>
            <w:r w:rsidRPr="00574DF8">
              <w:rPr>
                <w:sz w:val="16"/>
                <w:szCs w:val="16"/>
              </w:rPr>
              <w:t>________________________________ (______), Via_______________________________, n. ________</w:t>
            </w:r>
          </w:p>
          <w:p w:rsidR="002E218C" w:rsidRPr="00574DF8" w:rsidRDefault="002E218C" w:rsidP="002E218C">
            <w:pPr>
              <w:ind w:left="-41"/>
              <w:rPr>
                <w:sz w:val="12"/>
                <w:szCs w:val="12"/>
              </w:rPr>
            </w:pPr>
            <w:r w:rsidRPr="00574DF8">
              <w:rPr>
                <w:sz w:val="12"/>
                <w:szCs w:val="12"/>
              </w:rPr>
              <w:t xml:space="preserve">                                                           (luogo)                                      (</w:t>
            </w:r>
            <w:proofErr w:type="spellStart"/>
            <w:r w:rsidRPr="00574DF8">
              <w:rPr>
                <w:sz w:val="12"/>
                <w:szCs w:val="12"/>
              </w:rPr>
              <w:t>prov</w:t>
            </w:r>
            <w:proofErr w:type="spellEnd"/>
            <w:r w:rsidRPr="00574DF8">
              <w:rPr>
                <w:sz w:val="12"/>
                <w:szCs w:val="12"/>
              </w:rPr>
              <w:t>)                                                    (indirizzo)</w:t>
            </w:r>
          </w:p>
          <w:p w:rsidR="002E218C" w:rsidRPr="00574DF8" w:rsidRDefault="002E218C" w:rsidP="002E218C">
            <w:pPr>
              <w:ind w:left="-41"/>
              <w:rPr>
                <w:sz w:val="18"/>
                <w:szCs w:val="18"/>
              </w:rPr>
            </w:pPr>
          </w:p>
          <w:p w:rsidR="002E218C" w:rsidRPr="00574DF8" w:rsidRDefault="002E218C" w:rsidP="002E218C">
            <w:pPr>
              <w:ind w:left="-41"/>
              <w:rPr>
                <w:sz w:val="18"/>
                <w:szCs w:val="18"/>
              </w:rPr>
            </w:pPr>
            <w:r w:rsidRPr="00574DF8">
              <w:rPr>
                <w:sz w:val="18"/>
                <w:szCs w:val="18"/>
              </w:rPr>
              <w:t xml:space="preserve">nella sua qualità di </w:t>
            </w:r>
            <w:r w:rsidRPr="00574DF8">
              <w:rPr>
                <w:i/>
                <w:sz w:val="16"/>
                <w:szCs w:val="16"/>
              </w:rPr>
              <w:t xml:space="preserve">(titolare, legale rappresentante, procuratore) </w:t>
            </w:r>
            <w:r w:rsidRPr="00574DF8">
              <w:rPr>
                <w:sz w:val="16"/>
                <w:szCs w:val="16"/>
              </w:rPr>
              <w:t>_____________________________________________</w:t>
            </w:r>
          </w:p>
          <w:p w:rsidR="002E218C" w:rsidRPr="00574DF8" w:rsidRDefault="002E218C" w:rsidP="002E218C">
            <w:pPr>
              <w:ind w:left="-41"/>
              <w:rPr>
                <w:sz w:val="18"/>
                <w:szCs w:val="18"/>
              </w:rPr>
            </w:pPr>
          </w:p>
          <w:p w:rsidR="002E218C" w:rsidRPr="00574DF8" w:rsidRDefault="002E218C" w:rsidP="002E218C">
            <w:pPr>
              <w:ind w:left="-41"/>
              <w:rPr>
                <w:i/>
                <w:sz w:val="16"/>
                <w:szCs w:val="16"/>
              </w:rPr>
            </w:pPr>
            <w:r w:rsidRPr="00574DF8">
              <w:rPr>
                <w:sz w:val="18"/>
                <w:szCs w:val="18"/>
              </w:rPr>
              <w:t xml:space="preserve">dell’operatore economico </w:t>
            </w:r>
            <w:r w:rsidRPr="00574DF8">
              <w:rPr>
                <w:i/>
                <w:sz w:val="16"/>
                <w:szCs w:val="16"/>
              </w:rPr>
              <w:t>(impresa individuale, società…):__________________________________________________________</w:t>
            </w:r>
          </w:p>
          <w:p w:rsidR="002E218C" w:rsidRPr="00574DF8" w:rsidRDefault="002E218C" w:rsidP="002E218C">
            <w:pPr>
              <w:ind w:left="-41"/>
              <w:rPr>
                <w:sz w:val="18"/>
                <w:szCs w:val="18"/>
              </w:rPr>
            </w:pPr>
          </w:p>
          <w:p w:rsidR="002E218C" w:rsidRPr="00574DF8" w:rsidRDefault="002E218C" w:rsidP="002E218C">
            <w:pPr>
              <w:ind w:left="-41"/>
              <w:rPr>
                <w:sz w:val="16"/>
                <w:szCs w:val="16"/>
              </w:rPr>
            </w:pPr>
            <w:r w:rsidRPr="00574DF8">
              <w:rPr>
                <w:sz w:val="16"/>
                <w:szCs w:val="16"/>
              </w:rPr>
              <w:t>____________________________________________________________________________________________________________</w:t>
            </w:r>
          </w:p>
          <w:p w:rsidR="002E218C" w:rsidRPr="00574DF8" w:rsidRDefault="002E218C" w:rsidP="002E218C">
            <w:pPr>
              <w:ind w:left="-41"/>
              <w:rPr>
                <w:sz w:val="16"/>
                <w:szCs w:val="16"/>
              </w:rPr>
            </w:pPr>
          </w:p>
          <w:p w:rsidR="002E218C" w:rsidRPr="00574DF8" w:rsidRDefault="002E218C" w:rsidP="002E218C">
            <w:pPr>
              <w:ind w:left="-41"/>
              <w:rPr>
                <w:sz w:val="16"/>
                <w:szCs w:val="16"/>
              </w:rPr>
            </w:pPr>
            <w:r w:rsidRPr="00574DF8">
              <w:rPr>
                <w:sz w:val="18"/>
                <w:szCs w:val="18"/>
              </w:rPr>
              <w:t xml:space="preserve">con sede legale in </w:t>
            </w:r>
            <w:r w:rsidRPr="00574DF8">
              <w:rPr>
                <w:sz w:val="16"/>
                <w:szCs w:val="16"/>
              </w:rPr>
              <w:t>______________________________  (_______), Via_______________________________, n. ______</w:t>
            </w:r>
          </w:p>
          <w:p w:rsidR="002E218C" w:rsidRPr="00574DF8" w:rsidRDefault="002E218C" w:rsidP="002E218C">
            <w:pPr>
              <w:ind w:left="-41"/>
              <w:rPr>
                <w:sz w:val="12"/>
                <w:szCs w:val="12"/>
              </w:rPr>
            </w:pPr>
            <w:r w:rsidRPr="00574DF8">
              <w:rPr>
                <w:sz w:val="12"/>
                <w:szCs w:val="12"/>
              </w:rPr>
              <w:t xml:space="preserve">                                                              (luogo)                                              (</w:t>
            </w:r>
            <w:proofErr w:type="spellStart"/>
            <w:r w:rsidRPr="00574DF8">
              <w:rPr>
                <w:sz w:val="12"/>
                <w:szCs w:val="12"/>
              </w:rPr>
              <w:t>prov</w:t>
            </w:r>
            <w:proofErr w:type="spellEnd"/>
            <w:r w:rsidRPr="00574DF8">
              <w:rPr>
                <w:sz w:val="12"/>
                <w:szCs w:val="12"/>
              </w:rPr>
              <w:t>)                                                    (indirizzo</w:t>
            </w:r>
          </w:p>
          <w:p w:rsidR="002E218C" w:rsidRPr="00574DF8" w:rsidRDefault="002E218C" w:rsidP="002E218C">
            <w:pPr>
              <w:ind w:left="-41"/>
              <w:rPr>
                <w:sz w:val="12"/>
                <w:szCs w:val="12"/>
              </w:rPr>
            </w:pPr>
          </w:p>
          <w:p w:rsidR="002E218C" w:rsidRPr="00574DF8" w:rsidRDefault="002E218C" w:rsidP="002E218C">
            <w:pPr>
              <w:ind w:left="-41"/>
              <w:rPr>
                <w:sz w:val="16"/>
                <w:szCs w:val="16"/>
              </w:rPr>
            </w:pPr>
            <w:r w:rsidRPr="00574DF8">
              <w:rPr>
                <w:sz w:val="18"/>
                <w:szCs w:val="18"/>
              </w:rPr>
              <w:t>Codice Fiscale/Partita I.V.A. n</w:t>
            </w:r>
            <w:r w:rsidRPr="00574DF8">
              <w:rPr>
                <w:sz w:val="16"/>
                <w:szCs w:val="16"/>
              </w:rPr>
              <w:t>.________________________________________________________________________________</w:t>
            </w:r>
          </w:p>
          <w:p w:rsidR="002E218C" w:rsidRPr="00574DF8" w:rsidRDefault="002E218C" w:rsidP="002E218C">
            <w:pPr>
              <w:tabs>
                <w:tab w:val="left" w:pos="2160"/>
                <w:tab w:val="left" w:pos="5040"/>
              </w:tabs>
              <w:ind w:left="-41"/>
              <w:rPr>
                <w:sz w:val="18"/>
                <w:szCs w:val="18"/>
              </w:rPr>
            </w:pPr>
            <w:r w:rsidRPr="00574DF8">
              <w:rPr>
                <w:sz w:val="18"/>
                <w:szCs w:val="18"/>
              </w:rPr>
              <w:tab/>
            </w:r>
            <w:r w:rsidRPr="00574DF8">
              <w:rPr>
                <w:sz w:val="18"/>
                <w:szCs w:val="18"/>
              </w:rPr>
              <w:sym w:font="Wingdings" w:char="F0A8"/>
            </w:r>
            <w:r w:rsidRPr="00574DF8">
              <w:rPr>
                <w:sz w:val="18"/>
                <w:szCs w:val="18"/>
              </w:rPr>
              <w:t xml:space="preserve"> iscritto</w:t>
            </w:r>
            <w:r w:rsidRPr="00574DF8">
              <w:rPr>
                <w:sz w:val="18"/>
                <w:szCs w:val="18"/>
              </w:rPr>
              <w:tab/>
            </w:r>
            <w:r w:rsidRPr="00574DF8">
              <w:rPr>
                <w:sz w:val="18"/>
                <w:szCs w:val="18"/>
              </w:rPr>
              <w:sym w:font="Wingdings" w:char="F0A8"/>
            </w:r>
            <w:r w:rsidRPr="00574DF8">
              <w:rPr>
                <w:sz w:val="18"/>
                <w:szCs w:val="18"/>
              </w:rPr>
              <w:t xml:space="preserve"> non iscritto </w:t>
            </w:r>
            <w:r w:rsidRPr="00574DF8">
              <w:rPr>
                <w:i/>
                <w:sz w:val="16"/>
                <w:szCs w:val="16"/>
              </w:rPr>
              <w:t>(mandante-aggregato a capogruppo iscritto)</w:t>
            </w:r>
          </w:p>
          <w:p w:rsidR="002E218C" w:rsidRDefault="002E218C" w:rsidP="002E218C">
            <w:pPr>
              <w:ind w:left="-41"/>
              <w:rPr>
                <w:sz w:val="18"/>
                <w:szCs w:val="18"/>
              </w:rPr>
            </w:pPr>
          </w:p>
          <w:p w:rsidR="002E218C" w:rsidRPr="00574DF8" w:rsidRDefault="002E218C" w:rsidP="002E218C">
            <w:pPr>
              <w:ind w:left="-41"/>
              <w:rPr>
                <w:sz w:val="16"/>
                <w:szCs w:val="16"/>
              </w:rPr>
            </w:pPr>
            <w:r w:rsidRPr="00574DF8">
              <w:rPr>
                <w:sz w:val="18"/>
                <w:szCs w:val="18"/>
              </w:rPr>
              <w:t xml:space="preserve">al Bando del ME.P.A. CONSIP </w:t>
            </w:r>
            <w:r w:rsidRPr="002E218C">
              <w:rPr>
                <w:sz w:val="18"/>
                <w:szCs w:val="18"/>
              </w:rPr>
              <w:t>“Prestazione di Servizi alle Pubbliche Amministrazioni” categoria “Servizi Professionali Legali e Normativi”</w:t>
            </w:r>
          </w:p>
          <w:p w:rsidR="002E218C" w:rsidRPr="00574DF8" w:rsidRDefault="002E218C" w:rsidP="002E218C">
            <w:pPr>
              <w:spacing w:after="0"/>
              <w:ind w:left="-40"/>
              <w:jc w:val="center"/>
              <w:rPr>
                <w:b/>
                <w:bCs/>
              </w:rPr>
            </w:pPr>
          </w:p>
          <w:p w:rsidR="002E218C" w:rsidRPr="00574DF8" w:rsidRDefault="002E218C" w:rsidP="002E218C">
            <w:pPr>
              <w:spacing w:after="0"/>
              <w:ind w:left="-40"/>
              <w:jc w:val="center"/>
              <w:rPr>
                <w:b/>
                <w:bCs/>
              </w:rPr>
            </w:pPr>
            <w:r w:rsidRPr="00574DF8">
              <w:rPr>
                <w:b/>
                <w:bCs/>
              </w:rPr>
              <w:t xml:space="preserve">E </w:t>
            </w:r>
          </w:p>
          <w:p w:rsidR="002E218C" w:rsidRPr="00574DF8" w:rsidRDefault="002E218C" w:rsidP="002E218C">
            <w:pPr>
              <w:spacing w:after="0"/>
              <w:ind w:left="-40"/>
              <w:jc w:val="center"/>
              <w:rPr>
                <w:b/>
                <w:bCs/>
              </w:rPr>
            </w:pP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>Il/la sottoscritto/a_____________________________________________________________________________________</w:t>
            </w:r>
          </w:p>
          <w:p w:rsidR="002E218C" w:rsidRPr="00574DF8" w:rsidRDefault="002E218C" w:rsidP="002E218C">
            <w:pPr>
              <w:spacing w:after="0"/>
              <w:ind w:left="-4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>(cognome e nome)</w:t>
            </w: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>nato a_____________________________________________ (_______), il _______________________________________</w:t>
            </w: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 xml:space="preserve">                           (luogo)           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    </w:t>
            </w:r>
            <w:r w:rsidRPr="00574DF8">
              <w:rPr>
                <w:rFonts w:cs="Arial"/>
                <w:i/>
                <w:iCs/>
                <w:sz w:val="16"/>
                <w:szCs w:val="16"/>
              </w:rPr>
              <w:t xml:space="preserve">                                       (</w:t>
            </w:r>
            <w:proofErr w:type="spellStart"/>
            <w:r w:rsidRPr="00574DF8">
              <w:rPr>
                <w:rFonts w:cs="Arial"/>
                <w:i/>
                <w:iCs/>
                <w:sz w:val="16"/>
                <w:szCs w:val="16"/>
              </w:rPr>
              <w:t>prov</w:t>
            </w:r>
            <w:proofErr w:type="spellEnd"/>
            <w:r w:rsidRPr="00574DF8">
              <w:rPr>
                <w:rFonts w:cs="Arial"/>
                <w:i/>
                <w:iCs/>
                <w:sz w:val="16"/>
                <w:szCs w:val="16"/>
              </w:rPr>
              <w:t>)                                                        (data)</w:t>
            </w: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>residente a________________________________ (______), Via_______________________________, n. ________</w:t>
            </w: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 xml:space="preserve">                     (luogo)                   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  </w:t>
            </w:r>
            <w:r w:rsidRPr="00574DF8">
              <w:rPr>
                <w:rFonts w:cs="Arial"/>
                <w:i/>
                <w:iCs/>
                <w:sz w:val="16"/>
                <w:szCs w:val="16"/>
              </w:rPr>
              <w:t xml:space="preserve">                        (</w:t>
            </w:r>
            <w:proofErr w:type="spellStart"/>
            <w:r w:rsidRPr="00574DF8">
              <w:rPr>
                <w:rFonts w:cs="Arial"/>
                <w:i/>
                <w:iCs/>
                <w:sz w:val="16"/>
                <w:szCs w:val="16"/>
              </w:rPr>
              <w:t>prov</w:t>
            </w:r>
            <w:proofErr w:type="spellEnd"/>
            <w:r w:rsidRPr="00574DF8">
              <w:rPr>
                <w:rFonts w:cs="Arial"/>
                <w:i/>
                <w:iCs/>
                <w:sz w:val="16"/>
                <w:szCs w:val="16"/>
              </w:rPr>
              <w:t>)                                (indirizzo)</w:t>
            </w: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>nella sua qualità di (titolare, legale rappresentante, procuratore) _____________________________________________</w:t>
            </w: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>dell’operatore economico (impresa individuale, società, ….)___________________________________________________________</w:t>
            </w: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>____________________________________________________________________________________________________________</w:t>
            </w: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>con sede legale in ______________________________  (_______), Via_______________________________, n. ______</w:t>
            </w: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 xml:space="preserve">                          (luogo)                                              (</w:t>
            </w:r>
            <w:proofErr w:type="spellStart"/>
            <w:r w:rsidRPr="00574DF8">
              <w:rPr>
                <w:rFonts w:cs="Arial"/>
                <w:i/>
                <w:iCs/>
                <w:sz w:val="16"/>
                <w:szCs w:val="16"/>
              </w:rPr>
              <w:t>prov</w:t>
            </w:r>
            <w:proofErr w:type="spellEnd"/>
            <w:r w:rsidRPr="00574DF8">
              <w:rPr>
                <w:rFonts w:cs="Arial"/>
                <w:i/>
                <w:iCs/>
                <w:sz w:val="16"/>
                <w:szCs w:val="16"/>
              </w:rPr>
              <w:t>)                              (indirizzo)</w:t>
            </w:r>
          </w:p>
          <w:p w:rsidR="002E218C" w:rsidRPr="00574DF8" w:rsidRDefault="002E218C" w:rsidP="002E218C">
            <w:pPr>
              <w:spacing w:after="0"/>
              <w:ind w:left="-4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 xml:space="preserve">     </w:t>
            </w:r>
          </w:p>
          <w:p w:rsidR="002E218C" w:rsidRPr="00574DF8" w:rsidRDefault="002E218C" w:rsidP="002E218C">
            <w:pPr>
              <w:spacing w:after="0"/>
              <w:ind w:left="-40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>Codice Fiscale/Partita I.V.A. n.________________________________________________________________________________</w:t>
            </w:r>
          </w:p>
          <w:p w:rsidR="002E218C" w:rsidRPr="00574DF8" w:rsidRDefault="002E218C" w:rsidP="002E218C">
            <w:pPr>
              <w:spacing w:after="0"/>
              <w:ind w:left="-40"/>
              <w:jc w:val="center"/>
              <w:rPr>
                <w:rFonts w:cs="Arial"/>
                <w:i/>
                <w:iCs/>
                <w:sz w:val="16"/>
                <w:szCs w:val="16"/>
              </w:rPr>
            </w:pPr>
          </w:p>
          <w:p w:rsidR="002E218C" w:rsidRPr="00574DF8" w:rsidRDefault="002E218C" w:rsidP="002E218C">
            <w:pPr>
              <w:tabs>
                <w:tab w:val="left" w:pos="2160"/>
                <w:tab w:val="left" w:pos="5040"/>
              </w:tabs>
              <w:ind w:left="-41"/>
              <w:rPr>
                <w:b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lastRenderedPageBreak/>
              <w:tab/>
            </w:r>
            <w:r w:rsidRPr="00574DF8">
              <w:rPr>
                <w:b/>
              </w:rPr>
              <w:t>SOTTO LA PROPRIA RESPONSABILITA’ DICHIARANO</w:t>
            </w:r>
            <w:r w:rsidRPr="00574DF8">
              <w:rPr>
                <w:b/>
                <w:sz w:val="16"/>
                <w:szCs w:val="16"/>
              </w:rPr>
              <w:t>:</w:t>
            </w:r>
          </w:p>
          <w:p w:rsidR="002E218C" w:rsidRPr="00574DF8" w:rsidRDefault="002E218C" w:rsidP="002E218C">
            <w:pPr>
              <w:spacing w:line="360" w:lineRule="auto"/>
              <w:ind w:left="-41"/>
              <w:rPr>
                <w:sz w:val="18"/>
                <w:szCs w:val="18"/>
              </w:rPr>
            </w:pPr>
            <w:r w:rsidRPr="00574DF8">
              <w:rPr>
                <w:b/>
                <w:sz w:val="18"/>
                <w:szCs w:val="18"/>
              </w:rPr>
              <w:sym w:font="Wingdings" w:char="F0A8"/>
            </w:r>
            <w:r w:rsidRPr="00574DF8">
              <w:rPr>
                <w:sz w:val="18"/>
                <w:szCs w:val="18"/>
              </w:rPr>
              <w:t xml:space="preserve"> In caso di </w:t>
            </w:r>
            <w:r w:rsidRPr="00574DF8">
              <w:rPr>
                <w:sz w:val="18"/>
                <w:szCs w:val="18"/>
                <w:u w:val="single"/>
              </w:rPr>
              <w:t>Raggruppamento Temporaneo di Imprese</w:t>
            </w:r>
            <w:r>
              <w:rPr>
                <w:sz w:val="18"/>
                <w:szCs w:val="18"/>
                <w:u w:val="single"/>
              </w:rPr>
              <w:t xml:space="preserve"> o di consorzi</w:t>
            </w:r>
            <w:r w:rsidRPr="00574DF8">
              <w:rPr>
                <w:sz w:val="18"/>
                <w:szCs w:val="18"/>
              </w:rPr>
              <w:t>:</w:t>
            </w:r>
          </w:p>
          <w:p w:rsidR="002E218C" w:rsidRPr="00574DF8" w:rsidRDefault="002E218C" w:rsidP="002E218C">
            <w:pPr>
              <w:spacing w:after="120" w:line="360" w:lineRule="auto"/>
              <w:ind w:left="181" w:hanging="181"/>
              <w:rPr>
                <w:sz w:val="18"/>
                <w:szCs w:val="18"/>
              </w:rPr>
            </w:pPr>
            <w:r w:rsidRPr="00574DF8">
              <w:rPr>
                <w:sz w:val="18"/>
                <w:szCs w:val="18"/>
              </w:rPr>
              <w:t xml:space="preserve">1) di impegnarsi, in caso di aggiudicazione della gara di appalto, a costituire un raggruppamento temporaneo di cui all’art. </w:t>
            </w:r>
            <w:r>
              <w:rPr>
                <w:sz w:val="18"/>
                <w:szCs w:val="18"/>
              </w:rPr>
              <w:t>48</w:t>
            </w:r>
            <w:r w:rsidRPr="00574DF8">
              <w:rPr>
                <w:sz w:val="18"/>
                <w:szCs w:val="18"/>
              </w:rPr>
              <w:t xml:space="preserve">, comma </w:t>
            </w:r>
            <w:r>
              <w:rPr>
                <w:sz w:val="18"/>
                <w:szCs w:val="18"/>
              </w:rPr>
              <w:t>2</w:t>
            </w:r>
            <w:r w:rsidRPr="00574DF8">
              <w:rPr>
                <w:sz w:val="18"/>
                <w:szCs w:val="18"/>
              </w:rPr>
              <w:t xml:space="preserve">, del </w:t>
            </w:r>
            <w:proofErr w:type="spellStart"/>
            <w:r w:rsidRPr="00574DF8">
              <w:rPr>
                <w:sz w:val="18"/>
                <w:szCs w:val="18"/>
              </w:rPr>
              <w:t>D.Lgs.</w:t>
            </w:r>
            <w:proofErr w:type="spellEnd"/>
            <w:r w:rsidRPr="00574DF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50</w:t>
            </w:r>
            <w:r w:rsidRPr="00574DF8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574DF8">
              <w:rPr>
                <w:sz w:val="18"/>
                <w:szCs w:val="18"/>
              </w:rPr>
              <w:t xml:space="preserve">6, di tipo            </w:t>
            </w:r>
            <w:r w:rsidRPr="00574DF8">
              <w:rPr>
                <w:sz w:val="18"/>
                <w:szCs w:val="18"/>
              </w:rPr>
              <w:sym w:font="Wingdings" w:char="F0A8"/>
            </w:r>
            <w:r w:rsidRPr="00574DF8">
              <w:rPr>
                <w:sz w:val="18"/>
                <w:szCs w:val="18"/>
              </w:rPr>
              <w:t xml:space="preserve"> orizzontale           </w:t>
            </w:r>
            <w:r w:rsidRPr="00574DF8">
              <w:rPr>
                <w:sz w:val="18"/>
                <w:szCs w:val="18"/>
              </w:rPr>
              <w:sym w:font="Wingdings" w:char="F0A8"/>
            </w:r>
            <w:r w:rsidRPr="00574DF8">
              <w:rPr>
                <w:sz w:val="18"/>
                <w:szCs w:val="18"/>
              </w:rPr>
              <w:t xml:space="preserve"> verticale;</w:t>
            </w:r>
          </w:p>
          <w:p w:rsidR="002E218C" w:rsidRPr="00574DF8" w:rsidRDefault="002E218C" w:rsidP="002E218C">
            <w:pPr>
              <w:spacing w:after="120" w:line="360" w:lineRule="auto"/>
              <w:ind w:left="181" w:hanging="181"/>
              <w:rPr>
                <w:sz w:val="18"/>
                <w:szCs w:val="18"/>
              </w:rPr>
            </w:pPr>
            <w:r w:rsidRPr="00574DF8">
              <w:rPr>
                <w:sz w:val="18"/>
                <w:szCs w:val="18"/>
              </w:rPr>
              <w:t xml:space="preserve">2) di impegnarsi, in caso di aggiudicazione della gara di appalto, a conferire mediante un unico atto mandato collettivo speciale con rappresentanza all’Impresa </w:t>
            </w:r>
            <w:r w:rsidRPr="00574DF8">
              <w:rPr>
                <w:sz w:val="16"/>
                <w:szCs w:val="16"/>
              </w:rPr>
              <w:t>_________________________________________________</w:t>
            </w:r>
            <w:r w:rsidRPr="00574DF8">
              <w:rPr>
                <w:sz w:val="18"/>
                <w:szCs w:val="18"/>
              </w:rPr>
              <w:t>, qualificata come mandataria (capogruppo)</w:t>
            </w:r>
            <w:r>
              <w:rPr>
                <w:sz w:val="18"/>
                <w:szCs w:val="18"/>
              </w:rPr>
              <w:t xml:space="preserve"> che</w:t>
            </w:r>
            <w:r w:rsidRPr="00574DF8">
              <w:rPr>
                <w:sz w:val="18"/>
                <w:szCs w:val="18"/>
              </w:rPr>
              <w:t xml:space="preserve"> stipulerà il contratto in nome e per conto proprio e delle mandanti; </w:t>
            </w:r>
          </w:p>
          <w:p w:rsidR="002E218C" w:rsidRPr="00574DF8" w:rsidRDefault="002E218C" w:rsidP="002E218C">
            <w:pPr>
              <w:spacing w:after="120" w:line="360" w:lineRule="auto"/>
              <w:ind w:left="181" w:hanging="1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574DF8">
              <w:rPr>
                <w:sz w:val="18"/>
                <w:szCs w:val="18"/>
              </w:rPr>
              <w:t xml:space="preserve">) di non partecipare alla gara d’appalto in nessuna altra forma, neppure individuale; </w:t>
            </w:r>
          </w:p>
          <w:p w:rsidR="002E218C" w:rsidRPr="00574DF8" w:rsidRDefault="002E218C" w:rsidP="002E218C">
            <w:pPr>
              <w:spacing w:after="120" w:line="360" w:lineRule="auto"/>
              <w:ind w:left="181" w:hanging="1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574DF8">
              <w:rPr>
                <w:sz w:val="18"/>
                <w:szCs w:val="18"/>
              </w:rPr>
              <w:t>) di impegnarsi a non modificare successivamente la composizione del raggruppamento temporaneo</w:t>
            </w:r>
            <w:r>
              <w:rPr>
                <w:sz w:val="18"/>
                <w:szCs w:val="18"/>
              </w:rPr>
              <w:t>, salvo per le ipotesi di cui all’art. 48, comma 18 e 19 del D.lgs. 50/2016</w:t>
            </w:r>
            <w:r w:rsidRPr="00574DF8">
              <w:rPr>
                <w:sz w:val="18"/>
                <w:szCs w:val="18"/>
              </w:rPr>
              <w:t xml:space="preserve"> e a rispettare tutte le norme vigenti in materia;</w:t>
            </w:r>
          </w:p>
          <w:p w:rsidR="002E218C" w:rsidRPr="00574DF8" w:rsidRDefault="002E218C" w:rsidP="002E218C">
            <w:pPr>
              <w:spacing w:after="120" w:line="360" w:lineRule="auto"/>
              <w:ind w:left="181" w:hanging="1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574DF8">
              <w:rPr>
                <w:sz w:val="18"/>
                <w:szCs w:val="18"/>
              </w:rPr>
              <w:t>) che all’interno del raggruppamento, in caso di aggiudicazione, le parti della fornitura/servizi eseguite dalle singole imprese saranno le seguenti: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705"/>
              <w:gridCol w:w="5000"/>
            </w:tblGrid>
            <w:tr w:rsidR="002E218C" w:rsidRPr="00574DF8" w:rsidTr="00D24BE6">
              <w:trPr>
                <w:trHeight w:val="348"/>
              </w:trPr>
              <w:tc>
                <w:tcPr>
                  <w:tcW w:w="2424" w:type="pct"/>
                  <w:shd w:val="clear" w:color="auto" w:fill="E6E6E6"/>
                </w:tcPr>
                <w:p w:rsidR="002E218C" w:rsidRPr="00574DF8" w:rsidRDefault="002E218C" w:rsidP="002E218C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574DF8">
                    <w:rPr>
                      <w:bCs/>
                      <w:i/>
                      <w:sz w:val="18"/>
                      <w:szCs w:val="18"/>
                    </w:rPr>
                    <w:t>Impresa</w:t>
                  </w:r>
                </w:p>
              </w:tc>
              <w:tc>
                <w:tcPr>
                  <w:tcW w:w="2576" w:type="pct"/>
                  <w:shd w:val="clear" w:color="auto" w:fill="E6E6E6"/>
                </w:tcPr>
                <w:p w:rsidR="002E218C" w:rsidRPr="00574DF8" w:rsidRDefault="002E218C" w:rsidP="002E218C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574DF8">
                    <w:rPr>
                      <w:bCs/>
                      <w:i/>
                      <w:sz w:val="18"/>
                      <w:szCs w:val="18"/>
                    </w:rPr>
                    <w:t>Descrizione del servizio di competenza</w:t>
                  </w:r>
                </w:p>
              </w:tc>
            </w:tr>
            <w:tr w:rsidR="002E218C" w:rsidRPr="00574DF8" w:rsidTr="00D24BE6">
              <w:trPr>
                <w:trHeight w:val="336"/>
              </w:trPr>
              <w:tc>
                <w:tcPr>
                  <w:tcW w:w="2424" w:type="pct"/>
                </w:tcPr>
                <w:p w:rsidR="002E218C" w:rsidRPr="00574DF8" w:rsidRDefault="002E218C" w:rsidP="002E218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76" w:type="pct"/>
                </w:tcPr>
                <w:p w:rsidR="002E218C" w:rsidRPr="00574DF8" w:rsidRDefault="002E218C" w:rsidP="002E218C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2E218C" w:rsidRPr="00574DF8" w:rsidTr="00D24BE6">
              <w:trPr>
                <w:trHeight w:val="360"/>
              </w:trPr>
              <w:tc>
                <w:tcPr>
                  <w:tcW w:w="2424" w:type="pct"/>
                </w:tcPr>
                <w:p w:rsidR="002E218C" w:rsidRPr="00574DF8" w:rsidRDefault="002E218C" w:rsidP="002E218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76" w:type="pct"/>
                </w:tcPr>
                <w:p w:rsidR="002E218C" w:rsidRPr="00574DF8" w:rsidRDefault="002E218C" w:rsidP="002E218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2E218C" w:rsidRPr="00574DF8" w:rsidRDefault="002E218C" w:rsidP="002E218C">
            <w:pPr>
              <w:spacing w:line="360" w:lineRule="exact"/>
              <w:jc w:val="center"/>
              <w:rPr>
                <w:b/>
                <w:bCs/>
              </w:rPr>
            </w:pPr>
          </w:p>
          <w:p w:rsidR="002E218C" w:rsidRPr="00574DF8" w:rsidRDefault="002E218C" w:rsidP="002E218C">
            <w:pPr>
              <w:spacing w:line="360" w:lineRule="auto"/>
              <w:ind w:left="-41"/>
              <w:rPr>
                <w:sz w:val="18"/>
                <w:szCs w:val="18"/>
              </w:rPr>
            </w:pPr>
            <w:r w:rsidRPr="00574DF8">
              <w:rPr>
                <w:b/>
                <w:sz w:val="18"/>
                <w:szCs w:val="18"/>
              </w:rPr>
              <w:sym w:font="Wingdings" w:char="F0A8"/>
            </w:r>
            <w:r w:rsidRPr="00574DF8">
              <w:rPr>
                <w:sz w:val="18"/>
                <w:szCs w:val="18"/>
              </w:rPr>
              <w:t xml:space="preserve"> In caso di </w:t>
            </w:r>
            <w:r w:rsidRPr="00574DF8">
              <w:rPr>
                <w:sz w:val="18"/>
                <w:szCs w:val="18"/>
                <w:u w:val="single"/>
              </w:rPr>
              <w:t>Consorzio ordinario</w:t>
            </w:r>
            <w:r w:rsidRPr="00574DF8">
              <w:rPr>
                <w:sz w:val="18"/>
                <w:szCs w:val="18"/>
              </w:rPr>
              <w:t>:</w:t>
            </w:r>
          </w:p>
          <w:p w:rsidR="002E218C" w:rsidRPr="00574DF8" w:rsidRDefault="002E218C" w:rsidP="002E218C">
            <w:pPr>
              <w:spacing w:after="120" w:line="360" w:lineRule="auto"/>
              <w:ind w:left="181" w:hanging="181"/>
              <w:rPr>
                <w:sz w:val="18"/>
                <w:szCs w:val="18"/>
              </w:rPr>
            </w:pPr>
            <w:r w:rsidRPr="00574DF8">
              <w:rPr>
                <w:sz w:val="18"/>
                <w:szCs w:val="18"/>
              </w:rPr>
              <w:t>1) di impegnarsi, in caso di aggiudicazione della gara di appalto, a costituire un consorzio ordinario di cui all’art. 2602 del codice civile;</w:t>
            </w:r>
          </w:p>
          <w:p w:rsidR="002E218C" w:rsidRPr="00574DF8" w:rsidRDefault="002E218C" w:rsidP="002E218C">
            <w:pPr>
              <w:spacing w:after="120" w:line="360" w:lineRule="auto"/>
              <w:ind w:left="181" w:hanging="181"/>
              <w:rPr>
                <w:sz w:val="18"/>
                <w:szCs w:val="18"/>
              </w:rPr>
            </w:pPr>
            <w:r w:rsidRPr="00574DF8">
              <w:rPr>
                <w:sz w:val="18"/>
                <w:szCs w:val="18"/>
              </w:rPr>
              <w:t>2) di impegnarsi, in caso di aggiudicazione della gara di appalto, a conferire mediante un unico atto mandato collettivo speciale con rappresentanza all’Impresa</w:t>
            </w:r>
            <w:r w:rsidRPr="00574DF8">
              <w:rPr>
                <w:sz w:val="16"/>
                <w:szCs w:val="16"/>
              </w:rPr>
              <w:t>__________________________________________________</w:t>
            </w:r>
            <w:r w:rsidRPr="00574DF8">
              <w:rPr>
                <w:sz w:val="18"/>
                <w:szCs w:val="18"/>
              </w:rPr>
              <w:t>, qualificata come mandataria (capogruppo)</w:t>
            </w:r>
            <w:r w:rsidRPr="004E16F9">
              <w:t xml:space="preserve"> </w:t>
            </w:r>
            <w:r w:rsidRPr="004E16F9">
              <w:rPr>
                <w:sz w:val="18"/>
                <w:szCs w:val="18"/>
              </w:rPr>
              <w:t>che stipulerà il contratto in nome e per conto proprio e delle mandanti</w:t>
            </w:r>
            <w:r w:rsidRPr="00574DF8">
              <w:rPr>
                <w:sz w:val="18"/>
                <w:szCs w:val="18"/>
              </w:rPr>
              <w:t>;</w:t>
            </w:r>
          </w:p>
          <w:p w:rsidR="002E218C" w:rsidRPr="00574DF8" w:rsidRDefault="002E218C" w:rsidP="002E218C">
            <w:pPr>
              <w:spacing w:after="120" w:line="360" w:lineRule="auto"/>
              <w:ind w:left="181" w:hanging="1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574DF8">
              <w:rPr>
                <w:sz w:val="18"/>
                <w:szCs w:val="18"/>
              </w:rPr>
              <w:t xml:space="preserve">) di non partecipare alla gara d’appalto in nessuna altra forma, neppure individuale; </w:t>
            </w:r>
          </w:p>
          <w:p w:rsidR="002E218C" w:rsidRPr="00574DF8" w:rsidRDefault="002E218C" w:rsidP="002E218C">
            <w:pPr>
              <w:spacing w:after="120" w:line="360" w:lineRule="auto"/>
              <w:ind w:left="181" w:hanging="1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574DF8">
              <w:rPr>
                <w:sz w:val="18"/>
                <w:szCs w:val="18"/>
              </w:rPr>
              <w:t>) di impegnarsi a non modificare successivamente la composizione del Consorzio</w:t>
            </w:r>
            <w:r>
              <w:rPr>
                <w:sz w:val="18"/>
                <w:szCs w:val="18"/>
              </w:rPr>
              <w:t>,</w:t>
            </w:r>
            <w:r w:rsidRPr="004E16F9">
              <w:t xml:space="preserve"> </w:t>
            </w:r>
            <w:r w:rsidRPr="004E16F9">
              <w:rPr>
                <w:sz w:val="18"/>
                <w:szCs w:val="18"/>
              </w:rPr>
              <w:t>salvo per le ipotesi di cui all’art. 48, comma 18 e 19 del D.lgs. 50/2016</w:t>
            </w:r>
            <w:r w:rsidRPr="00574DF8">
              <w:rPr>
                <w:sz w:val="18"/>
                <w:szCs w:val="18"/>
              </w:rPr>
              <w:t xml:space="preserve"> e a rispettare tutte le norme vigenti in materia;</w:t>
            </w:r>
          </w:p>
          <w:p w:rsidR="002E218C" w:rsidRPr="00574DF8" w:rsidRDefault="002E218C" w:rsidP="002E218C">
            <w:pPr>
              <w:spacing w:after="120" w:line="360" w:lineRule="auto"/>
              <w:ind w:left="181" w:hanging="18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574DF8">
              <w:rPr>
                <w:sz w:val="18"/>
                <w:szCs w:val="18"/>
              </w:rPr>
              <w:t xml:space="preserve">) che all’interno del Consorzio, in caso di aggiudicazione, le parti della fornitura/servizi eseguite dalle singole imprese saranno le seguenti: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705"/>
              <w:gridCol w:w="5000"/>
            </w:tblGrid>
            <w:tr w:rsidR="002E218C" w:rsidRPr="00574DF8" w:rsidTr="00D24BE6">
              <w:trPr>
                <w:trHeight w:val="348"/>
              </w:trPr>
              <w:tc>
                <w:tcPr>
                  <w:tcW w:w="2424" w:type="pct"/>
                  <w:shd w:val="clear" w:color="auto" w:fill="E6E6E6"/>
                </w:tcPr>
                <w:p w:rsidR="002E218C" w:rsidRPr="00574DF8" w:rsidRDefault="002E218C" w:rsidP="002E218C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574DF8">
                    <w:rPr>
                      <w:bCs/>
                      <w:i/>
                      <w:sz w:val="18"/>
                      <w:szCs w:val="18"/>
                    </w:rPr>
                    <w:t>Impresa</w:t>
                  </w:r>
                </w:p>
              </w:tc>
              <w:tc>
                <w:tcPr>
                  <w:tcW w:w="2576" w:type="pct"/>
                  <w:shd w:val="clear" w:color="auto" w:fill="E6E6E6"/>
                </w:tcPr>
                <w:p w:rsidR="002E218C" w:rsidRPr="00574DF8" w:rsidRDefault="002E218C" w:rsidP="002E218C">
                  <w:pPr>
                    <w:jc w:val="center"/>
                    <w:rPr>
                      <w:bCs/>
                      <w:i/>
                      <w:sz w:val="18"/>
                      <w:szCs w:val="18"/>
                    </w:rPr>
                  </w:pPr>
                  <w:r w:rsidRPr="00574DF8">
                    <w:rPr>
                      <w:bCs/>
                      <w:i/>
                      <w:sz w:val="18"/>
                      <w:szCs w:val="18"/>
                    </w:rPr>
                    <w:t>Descrizione del servizio di competenza</w:t>
                  </w:r>
                </w:p>
              </w:tc>
            </w:tr>
            <w:tr w:rsidR="002E218C" w:rsidRPr="00574DF8" w:rsidTr="00D24BE6">
              <w:trPr>
                <w:trHeight w:val="336"/>
              </w:trPr>
              <w:tc>
                <w:tcPr>
                  <w:tcW w:w="2424" w:type="pct"/>
                </w:tcPr>
                <w:p w:rsidR="002E218C" w:rsidRPr="00574DF8" w:rsidRDefault="002E218C" w:rsidP="002E218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76" w:type="pct"/>
                </w:tcPr>
                <w:p w:rsidR="002E218C" w:rsidRPr="00574DF8" w:rsidRDefault="002E218C" w:rsidP="002E218C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2E218C" w:rsidRPr="00574DF8" w:rsidTr="00D24BE6">
              <w:trPr>
                <w:trHeight w:val="360"/>
              </w:trPr>
              <w:tc>
                <w:tcPr>
                  <w:tcW w:w="2424" w:type="pct"/>
                </w:tcPr>
                <w:p w:rsidR="002E218C" w:rsidRPr="00574DF8" w:rsidRDefault="002E218C" w:rsidP="002E218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76" w:type="pct"/>
                </w:tcPr>
                <w:p w:rsidR="002E218C" w:rsidRPr="00574DF8" w:rsidRDefault="002E218C" w:rsidP="002E218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2E218C" w:rsidRPr="00574DF8" w:rsidRDefault="002E218C" w:rsidP="002E218C">
            <w:pPr>
              <w:tabs>
                <w:tab w:val="left" w:pos="1134"/>
              </w:tabs>
              <w:suppressAutoHyphens w:val="0"/>
              <w:spacing w:afterLines="60" w:after="144" w:line="360" w:lineRule="auto"/>
              <w:rPr>
                <w:rFonts w:cs="Arial"/>
                <w:i/>
                <w:iCs/>
                <w:sz w:val="18"/>
                <w:szCs w:val="18"/>
                <w:lang w:eastAsia="it-IT"/>
              </w:rPr>
            </w:pPr>
          </w:p>
          <w:p w:rsidR="002E218C" w:rsidRPr="00574DF8" w:rsidRDefault="002E218C" w:rsidP="00574DF8">
            <w:pPr>
              <w:jc w:val="center"/>
              <w:rPr>
                <w:rFonts w:cs="Arial"/>
                <w:iCs/>
              </w:rPr>
            </w:pPr>
          </w:p>
          <w:p w:rsidR="00574DF8" w:rsidRPr="00574DF8" w:rsidRDefault="00574DF8" w:rsidP="00574DF8">
            <w:pPr>
              <w:jc w:val="center"/>
              <w:rPr>
                <w:b/>
              </w:rPr>
            </w:pPr>
          </w:p>
        </w:tc>
      </w:tr>
      <w:tr w:rsidR="00B53D29" w:rsidRPr="00574DF8" w:rsidTr="00FE6CA7">
        <w:tblPrEx>
          <w:jc w:val="left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65" w:type="dxa"/>
        </w:trPr>
        <w:tc>
          <w:tcPr>
            <w:tcW w:w="4677" w:type="dxa"/>
          </w:tcPr>
          <w:p w:rsidR="00B53D29" w:rsidRPr="00574DF8" w:rsidRDefault="00B53D29" w:rsidP="00AD5346">
            <w:pPr>
              <w:spacing w:afterLines="60" w:after="144"/>
              <w:rPr>
                <w:rFonts w:cs="Arial"/>
                <w:i/>
                <w:iCs/>
                <w:sz w:val="18"/>
                <w:szCs w:val="18"/>
              </w:rPr>
            </w:pPr>
          </w:p>
          <w:p w:rsidR="00B53D29" w:rsidRPr="00574DF8" w:rsidRDefault="00B53D29" w:rsidP="00AD5346">
            <w:pPr>
              <w:spacing w:afterLines="60" w:after="144"/>
              <w:rPr>
                <w:rFonts w:cs="Arial"/>
                <w:i/>
                <w:iCs/>
                <w:sz w:val="18"/>
                <w:szCs w:val="18"/>
              </w:rPr>
            </w:pPr>
            <w:r w:rsidRPr="00574DF8">
              <w:rPr>
                <w:rFonts w:cs="Arial"/>
                <w:i/>
                <w:iCs/>
                <w:sz w:val="18"/>
                <w:szCs w:val="18"/>
              </w:rPr>
              <w:t>Luogo e data</w:t>
            </w:r>
          </w:p>
        </w:tc>
        <w:tc>
          <w:tcPr>
            <w:tcW w:w="4889" w:type="dxa"/>
          </w:tcPr>
          <w:p w:rsidR="00B53D29" w:rsidRPr="00574DF8" w:rsidRDefault="00B53D29" w:rsidP="00AD5346">
            <w:pPr>
              <w:spacing w:afterLines="60" w:after="144"/>
              <w:jc w:val="center"/>
              <w:rPr>
                <w:rFonts w:cs="Arial"/>
                <w:i/>
                <w:iCs/>
                <w:sz w:val="18"/>
                <w:szCs w:val="18"/>
              </w:rPr>
            </w:pPr>
          </w:p>
          <w:p w:rsidR="00B53D29" w:rsidRPr="00574DF8" w:rsidRDefault="00B53D29" w:rsidP="00AD5346">
            <w:pPr>
              <w:spacing w:afterLines="60" w:after="144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574DF8">
              <w:rPr>
                <w:rFonts w:cs="Arial"/>
                <w:i/>
                <w:iCs/>
                <w:sz w:val="18"/>
                <w:szCs w:val="18"/>
              </w:rPr>
              <w:t xml:space="preserve">Il dichiarante </w:t>
            </w:r>
            <w:r w:rsidRPr="00574DF8">
              <w:rPr>
                <w:rFonts w:cs="Arial"/>
                <w:i/>
                <w:iCs/>
                <w:sz w:val="16"/>
                <w:szCs w:val="16"/>
              </w:rPr>
              <w:t>___________________________________</w:t>
            </w:r>
          </w:p>
        </w:tc>
      </w:tr>
      <w:tr w:rsidR="00B53D29" w:rsidRPr="00574DF8" w:rsidTr="00FE6CA7">
        <w:tblPrEx>
          <w:jc w:val="left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65" w:type="dxa"/>
        </w:trPr>
        <w:tc>
          <w:tcPr>
            <w:tcW w:w="4677" w:type="dxa"/>
          </w:tcPr>
          <w:p w:rsidR="00B53D29" w:rsidRPr="00574DF8" w:rsidRDefault="00B53D29" w:rsidP="00AD5346">
            <w:pPr>
              <w:spacing w:afterLines="60" w:after="144"/>
              <w:rPr>
                <w:rFonts w:cs="Arial"/>
                <w:sz w:val="16"/>
                <w:szCs w:val="16"/>
              </w:rPr>
            </w:pPr>
          </w:p>
          <w:p w:rsidR="00B53D29" w:rsidRPr="00574DF8" w:rsidRDefault="00B53D29" w:rsidP="00AD5346">
            <w:pPr>
              <w:spacing w:afterLines="60" w:after="144"/>
              <w:rPr>
                <w:rFonts w:cs="Arial"/>
                <w:sz w:val="16"/>
                <w:szCs w:val="16"/>
              </w:rPr>
            </w:pPr>
            <w:r w:rsidRPr="00574DF8">
              <w:rPr>
                <w:rFonts w:cs="Arial"/>
                <w:sz w:val="16"/>
                <w:szCs w:val="16"/>
              </w:rPr>
              <w:t>............................................., ....................</w:t>
            </w:r>
          </w:p>
        </w:tc>
        <w:tc>
          <w:tcPr>
            <w:tcW w:w="4889" w:type="dxa"/>
          </w:tcPr>
          <w:p w:rsidR="00B53D29" w:rsidRPr="00574DF8" w:rsidRDefault="00B53D29" w:rsidP="00AD5346">
            <w:pPr>
              <w:spacing w:afterLines="60" w:after="144"/>
              <w:rPr>
                <w:rFonts w:cs="Arial"/>
                <w:i/>
                <w:iCs/>
                <w:sz w:val="16"/>
                <w:szCs w:val="16"/>
              </w:rPr>
            </w:pPr>
          </w:p>
          <w:p w:rsidR="00B53D29" w:rsidRPr="00574DF8" w:rsidRDefault="00B53D29" w:rsidP="00AD5346">
            <w:pPr>
              <w:spacing w:before="0" w:after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>.................................................................</w:t>
            </w:r>
            <w:r w:rsidRPr="00574DF8">
              <w:rPr>
                <w:rFonts w:cs="Arial"/>
                <w:i/>
                <w:iCs/>
                <w:sz w:val="16"/>
                <w:szCs w:val="16"/>
              </w:rPr>
              <w:br/>
              <w:t>(firma)</w:t>
            </w:r>
          </w:p>
        </w:tc>
      </w:tr>
      <w:tr w:rsidR="00B53D29" w:rsidRPr="00574DF8" w:rsidTr="00FE6CA7">
        <w:tblPrEx>
          <w:jc w:val="left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65" w:type="dxa"/>
        </w:trPr>
        <w:tc>
          <w:tcPr>
            <w:tcW w:w="4677" w:type="dxa"/>
          </w:tcPr>
          <w:p w:rsidR="00B53D29" w:rsidRPr="00574DF8" w:rsidRDefault="00B53D29" w:rsidP="00AD5346">
            <w:pPr>
              <w:spacing w:afterLines="60" w:after="144"/>
              <w:rPr>
                <w:rFonts w:cs="Arial"/>
                <w:i/>
                <w:iCs/>
                <w:sz w:val="18"/>
                <w:szCs w:val="18"/>
              </w:rPr>
            </w:pPr>
          </w:p>
          <w:p w:rsidR="00B53D29" w:rsidRPr="00574DF8" w:rsidRDefault="00B53D29" w:rsidP="00AD5346">
            <w:pPr>
              <w:spacing w:afterLines="60" w:after="144"/>
              <w:rPr>
                <w:rFonts w:cs="Arial"/>
                <w:i/>
                <w:iCs/>
                <w:sz w:val="18"/>
                <w:szCs w:val="18"/>
              </w:rPr>
            </w:pPr>
            <w:r w:rsidRPr="00574DF8">
              <w:rPr>
                <w:rFonts w:cs="Arial"/>
                <w:i/>
                <w:iCs/>
                <w:sz w:val="18"/>
                <w:szCs w:val="18"/>
              </w:rPr>
              <w:t>Luogo e data</w:t>
            </w:r>
          </w:p>
        </w:tc>
        <w:tc>
          <w:tcPr>
            <w:tcW w:w="4889" w:type="dxa"/>
          </w:tcPr>
          <w:p w:rsidR="00B53D29" w:rsidRPr="00574DF8" w:rsidRDefault="00B53D29" w:rsidP="00AD5346">
            <w:pPr>
              <w:spacing w:afterLines="60" w:after="144"/>
              <w:jc w:val="center"/>
              <w:rPr>
                <w:rFonts w:cs="Arial"/>
                <w:i/>
                <w:iCs/>
                <w:sz w:val="18"/>
                <w:szCs w:val="18"/>
              </w:rPr>
            </w:pPr>
          </w:p>
          <w:p w:rsidR="00B53D29" w:rsidRPr="00574DF8" w:rsidRDefault="00B53D29" w:rsidP="00AD5346">
            <w:pPr>
              <w:spacing w:afterLines="60" w:after="144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574DF8">
              <w:rPr>
                <w:rFonts w:cs="Arial"/>
                <w:i/>
                <w:iCs/>
                <w:sz w:val="18"/>
                <w:szCs w:val="18"/>
              </w:rPr>
              <w:t>Il dichiarante</w:t>
            </w:r>
            <w:r w:rsidRPr="00574DF8">
              <w:rPr>
                <w:rFonts w:cs="Arial"/>
                <w:i/>
                <w:iCs/>
                <w:sz w:val="16"/>
                <w:szCs w:val="16"/>
              </w:rPr>
              <w:t xml:space="preserve"> ___________________________________</w:t>
            </w:r>
          </w:p>
        </w:tc>
      </w:tr>
      <w:tr w:rsidR="00B53D29" w:rsidRPr="00574DF8" w:rsidTr="00FE6CA7">
        <w:tblPrEx>
          <w:jc w:val="left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65" w:type="dxa"/>
        </w:trPr>
        <w:tc>
          <w:tcPr>
            <w:tcW w:w="4677" w:type="dxa"/>
          </w:tcPr>
          <w:p w:rsidR="00B53D29" w:rsidRPr="00574DF8" w:rsidRDefault="00B53D29" w:rsidP="00AD5346">
            <w:pPr>
              <w:spacing w:afterLines="60" w:after="144"/>
              <w:rPr>
                <w:rFonts w:cs="Arial"/>
                <w:sz w:val="16"/>
                <w:szCs w:val="16"/>
              </w:rPr>
            </w:pPr>
          </w:p>
          <w:p w:rsidR="00B53D29" w:rsidRPr="00574DF8" w:rsidRDefault="00B53D29" w:rsidP="00AD5346">
            <w:pPr>
              <w:spacing w:afterLines="60" w:after="144"/>
              <w:rPr>
                <w:rFonts w:cs="Arial"/>
                <w:sz w:val="16"/>
                <w:szCs w:val="16"/>
              </w:rPr>
            </w:pPr>
            <w:r w:rsidRPr="00574DF8">
              <w:rPr>
                <w:rFonts w:cs="Arial"/>
                <w:sz w:val="16"/>
                <w:szCs w:val="16"/>
              </w:rPr>
              <w:t>............................................., ....................</w:t>
            </w:r>
          </w:p>
        </w:tc>
        <w:tc>
          <w:tcPr>
            <w:tcW w:w="4889" w:type="dxa"/>
          </w:tcPr>
          <w:p w:rsidR="00B53D29" w:rsidRPr="00574DF8" w:rsidRDefault="00B53D29" w:rsidP="00AD5346">
            <w:pPr>
              <w:spacing w:afterLines="60" w:after="144"/>
              <w:rPr>
                <w:rFonts w:cs="Arial"/>
                <w:i/>
                <w:iCs/>
                <w:sz w:val="16"/>
                <w:szCs w:val="16"/>
              </w:rPr>
            </w:pPr>
          </w:p>
          <w:p w:rsidR="00B53D29" w:rsidRPr="00574DF8" w:rsidRDefault="00B53D29" w:rsidP="00AD5346">
            <w:pPr>
              <w:spacing w:before="0" w:after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>.................................................................</w:t>
            </w:r>
            <w:r w:rsidRPr="00574DF8">
              <w:rPr>
                <w:rFonts w:cs="Arial"/>
                <w:i/>
                <w:iCs/>
                <w:sz w:val="16"/>
                <w:szCs w:val="16"/>
              </w:rPr>
              <w:br/>
              <w:t>(firma)</w:t>
            </w:r>
          </w:p>
        </w:tc>
      </w:tr>
    </w:tbl>
    <w:p w:rsidR="00574DF8" w:rsidRDefault="00574DF8" w:rsidP="00574DF8">
      <w:pPr>
        <w:tabs>
          <w:tab w:val="left" w:pos="1134"/>
        </w:tabs>
        <w:suppressAutoHyphens w:val="0"/>
        <w:spacing w:afterLines="60" w:after="144" w:line="360" w:lineRule="auto"/>
        <w:rPr>
          <w:rFonts w:cs="Arial"/>
          <w:i/>
          <w:iCs/>
          <w:sz w:val="18"/>
          <w:szCs w:val="18"/>
          <w:lang w:eastAsia="it-IT"/>
        </w:rPr>
      </w:pPr>
    </w:p>
    <w:p w:rsidR="00574DF8" w:rsidRPr="00574DF8" w:rsidRDefault="005464B0" w:rsidP="00574DF8">
      <w:pPr>
        <w:tabs>
          <w:tab w:val="left" w:pos="1134"/>
        </w:tabs>
        <w:suppressAutoHyphens w:val="0"/>
        <w:spacing w:afterLines="60" w:after="144" w:line="360" w:lineRule="auto"/>
        <w:rPr>
          <w:rFonts w:cs="Arial"/>
          <w:i/>
          <w:iCs/>
          <w:sz w:val="18"/>
          <w:szCs w:val="18"/>
          <w:lang w:eastAsia="it-IT"/>
        </w:rPr>
      </w:pPr>
      <w:r w:rsidRPr="005464B0">
        <w:rPr>
          <w:rFonts w:cs="Arial"/>
          <w:i/>
          <w:iCs/>
          <w:sz w:val="18"/>
          <w:szCs w:val="18"/>
          <w:lang w:eastAsia="it-IT"/>
        </w:rPr>
        <w:t>INFORMATIVA TRATTAMENTO DATI: Si prende atto che, ai sensi della vigente normativa sulla privacy, i dati saranno trattati, anche con strumenti informatici, esclusivamente nell’ambito del procedimento per il quale la presente dichiarazione viene resa</w:t>
      </w:r>
      <w:r w:rsidR="00574DF8" w:rsidRPr="00574DF8">
        <w:rPr>
          <w:rFonts w:cs="Arial"/>
          <w:i/>
          <w:iCs/>
          <w:sz w:val="18"/>
          <w:szCs w:val="18"/>
          <w:lang w:eastAsia="it-IT"/>
        </w:rPr>
        <w:t>.</w:t>
      </w:r>
    </w:p>
    <w:tbl>
      <w:tblPr>
        <w:tblW w:w="956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4889"/>
      </w:tblGrid>
      <w:tr w:rsidR="00574DF8" w:rsidRPr="00574DF8" w:rsidTr="00574DF8">
        <w:tc>
          <w:tcPr>
            <w:tcW w:w="4677" w:type="dxa"/>
          </w:tcPr>
          <w:p w:rsidR="00574DF8" w:rsidRPr="00574DF8" w:rsidRDefault="00574DF8" w:rsidP="00574DF8">
            <w:pPr>
              <w:spacing w:afterLines="60" w:after="144"/>
              <w:rPr>
                <w:rFonts w:cs="Arial"/>
                <w:i/>
                <w:iCs/>
                <w:sz w:val="18"/>
                <w:szCs w:val="18"/>
              </w:rPr>
            </w:pPr>
          </w:p>
          <w:p w:rsidR="00574DF8" w:rsidRPr="00574DF8" w:rsidRDefault="00574DF8" w:rsidP="00574DF8">
            <w:pPr>
              <w:spacing w:afterLines="60" w:after="144"/>
              <w:rPr>
                <w:rFonts w:cs="Arial"/>
                <w:i/>
                <w:iCs/>
                <w:sz w:val="18"/>
                <w:szCs w:val="18"/>
              </w:rPr>
            </w:pPr>
            <w:r w:rsidRPr="00574DF8">
              <w:rPr>
                <w:rFonts w:cs="Arial"/>
                <w:i/>
                <w:iCs/>
                <w:sz w:val="18"/>
                <w:szCs w:val="18"/>
              </w:rPr>
              <w:t>Luogo e data</w:t>
            </w:r>
          </w:p>
        </w:tc>
        <w:tc>
          <w:tcPr>
            <w:tcW w:w="4889" w:type="dxa"/>
          </w:tcPr>
          <w:p w:rsidR="00574DF8" w:rsidRPr="00574DF8" w:rsidRDefault="00574DF8" w:rsidP="00574DF8">
            <w:pPr>
              <w:spacing w:afterLines="60" w:after="144"/>
              <w:jc w:val="center"/>
              <w:rPr>
                <w:rFonts w:cs="Arial"/>
                <w:i/>
                <w:iCs/>
                <w:sz w:val="18"/>
                <w:szCs w:val="18"/>
              </w:rPr>
            </w:pPr>
          </w:p>
          <w:p w:rsidR="00574DF8" w:rsidRPr="00574DF8" w:rsidRDefault="00574DF8" w:rsidP="00574DF8">
            <w:pPr>
              <w:spacing w:afterLines="60" w:after="144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574DF8">
              <w:rPr>
                <w:rFonts w:cs="Arial"/>
                <w:i/>
                <w:iCs/>
                <w:sz w:val="18"/>
                <w:szCs w:val="18"/>
              </w:rPr>
              <w:t xml:space="preserve">Il dichiarante </w:t>
            </w:r>
            <w:r w:rsidRPr="00574DF8">
              <w:rPr>
                <w:rFonts w:cs="Arial"/>
                <w:i/>
                <w:iCs/>
                <w:sz w:val="16"/>
                <w:szCs w:val="16"/>
              </w:rPr>
              <w:t>___________________________________</w:t>
            </w:r>
          </w:p>
        </w:tc>
      </w:tr>
      <w:tr w:rsidR="00574DF8" w:rsidRPr="00574DF8" w:rsidTr="00574DF8">
        <w:tc>
          <w:tcPr>
            <w:tcW w:w="4677" w:type="dxa"/>
          </w:tcPr>
          <w:p w:rsidR="00574DF8" w:rsidRDefault="00574DF8" w:rsidP="00574DF8">
            <w:pPr>
              <w:spacing w:afterLines="60" w:after="144"/>
              <w:rPr>
                <w:rFonts w:cs="Arial"/>
                <w:sz w:val="16"/>
                <w:szCs w:val="16"/>
              </w:rPr>
            </w:pPr>
          </w:p>
          <w:p w:rsidR="004E16F9" w:rsidRPr="00574DF8" w:rsidRDefault="004E16F9" w:rsidP="00574DF8">
            <w:pPr>
              <w:spacing w:afterLines="60" w:after="144"/>
              <w:rPr>
                <w:rFonts w:cs="Arial"/>
                <w:sz w:val="16"/>
                <w:szCs w:val="16"/>
              </w:rPr>
            </w:pPr>
          </w:p>
          <w:p w:rsidR="00574DF8" w:rsidRPr="00574DF8" w:rsidRDefault="00574DF8" w:rsidP="00574DF8">
            <w:pPr>
              <w:spacing w:afterLines="60" w:after="144"/>
              <w:rPr>
                <w:rFonts w:cs="Arial"/>
                <w:sz w:val="16"/>
                <w:szCs w:val="16"/>
              </w:rPr>
            </w:pPr>
            <w:r w:rsidRPr="00574DF8">
              <w:rPr>
                <w:rFonts w:cs="Arial"/>
                <w:sz w:val="16"/>
                <w:szCs w:val="16"/>
              </w:rPr>
              <w:t>............................................., ....................</w:t>
            </w:r>
          </w:p>
        </w:tc>
        <w:tc>
          <w:tcPr>
            <w:tcW w:w="4889" w:type="dxa"/>
          </w:tcPr>
          <w:p w:rsidR="00574DF8" w:rsidRDefault="00574DF8" w:rsidP="00574DF8">
            <w:pPr>
              <w:spacing w:afterLines="60" w:after="144"/>
              <w:rPr>
                <w:rFonts w:cs="Arial"/>
                <w:i/>
                <w:iCs/>
                <w:sz w:val="16"/>
                <w:szCs w:val="16"/>
              </w:rPr>
            </w:pPr>
          </w:p>
          <w:p w:rsidR="004E16F9" w:rsidRPr="00574DF8" w:rsidRDefault="004E16F9" w:rsidP="00574DF8">
            <w:pPr>
              <w:spacing w:afterLines="60" w:after="144"/>
              <w:rPr>
                <w:rFonts w:cs="Arial"/>
                <w:i/>
                <w:iCs/>
                <w:sz w:val="16"/>
                <w:szCs w:val="16"/>
              </w:rPr>
            </w:pPr>
          </w:p>
          <w:p w:rsidR="00574DF8" w:rsidRPr="00574DF8" w:rsidRDefault="00574DF8" w:rsidP="00574DF8">
            <w:pPr>
              <w:spacing w:before="0" w:after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>.................................................................</w:t>
            </w:r>
            <w:r w:rsidRPr="00574DF8">
              <w:rPr>
                <w:rFonts w:cs="Arial"/>
                <w:i/>
                <w:iCs/>
                <w:sz w:val="16"/>
                <w:szCs w:val="16"/>
              </w:rPr>
              <w:br/>
              <w:t>(firma)</w:t>
            </w:r>
          </w:p>
        </w:tc>
      </w:tr>
      <w:tr w:rsidR="00574DF8" w:rsidRPr="00574DF8" w:rsidTr="00574DF8">
        <w:tc>
          <w:tcPr>
            <w:tcW w:w="4677" w:type="dxa"/>
          </w:tcPr>
          <w:p w:rsidR="00574DF8" w:rsidRDefault="00574DF8" w:rsidP="00574DF8">
            <w:pPr>
              <w:spacing w:afterLines="60" w:after="144"/>
              <w:rPr>
                <w:rFonts w:cs="Arial"/>
                <w:i/>
                <w:iCs/>
                <w:sz w:val="18"/>
                <w:szCs w:val="18"/>
              </w:rPr>
            </w:pPr>
          </w:p>
          <w:p w:rsidR="004E16F9" w:rsidRPr="00574DF8" w:rsidRDefault="004E16F9" w:rsidP="00574DF8">
            <w:pPr>
              <w:spacing w:afterLines="60" w:after="144"/>
              <w:rPr>
                <w:rFonts w:cs="Arial"/>
                <w:i/>
                <w:iCs/>
                <w:sz w:val="18"/>
                <w:szCs w:val="18"/>
              </w:rPr>
            </w:pPr>
          </w:p>
          <w:p w:rsidR="00574DF8" w:rsidRDefault="00574DF8" w:rsidP="00574DF8">
            <w:pPr>
              <w:spacing w:afterLines="60" w:after="144"/>
              <w:rPr>
                <w:rFonts w:cs="Arial"/>
                <w:i/>
                <w:iCs/>
                <w:sz w:val="18"/>
                <w:szCs w:val="18"/>
              </w:rPr>
            </w:pPr>
            <w:r w:rsidRPr="00574DF8">
              <w:rPr>
                <w:rFonts w:cs="Arial"/>
                <w:i/>
                <w:iCs/>
                <w:sz w:val="18"/>
                <w:szCs w:val="18"/>
              </w:rPr>
              <w:t>Luogo e data</w:t>
            </w:r>
          </w:p>
          <w:p w:rsidR="004E16F9" w:rsidRDefault="004E16F9" w:rsidP="00574DF8">
            <w:pPr>
              <w:spacing w:afterLines="60" w:after="144"/>
              <w:rPr>
                <w:rFonts w:cs="Arial"/>
                <w:i/>
                <w:iCs/>
                <w:sz w:val="18"/>
                <w:szCs w:val="18"/>
              </w:rPr>
            </w:pPr>
          </w:p>
          <w:p w:rsidR="004E16F9" w:rsidRPr="00574DF8" w:rsidRDefault="004E16F9" w:rsidP="00574DF8">
            <w:pPr>
              <w:spacing w:afterLines="60" w:after="144"/>
              <w:rPr>
                <w:rFonts w:cs="Arial"/>
                <w:i/>
                <w:iCs/>
                <w:sz w:val="18"/>
                <w:szCs w:val="18"/>
              </w:rPr>
            </w:pPr>
          </w:p>
        </w:tc>
        <w:tc>
          <w:tcPr>
            <w:tcW w:w="4889" w:type="dxa"/>
          </w:tcPr>
          <w:p w:rsidR="00574DF8" w:rsidRDefault="00574DF8" w:rsidP="00574DF8">
            <w:pPr>
              <w:spacing w:afterLines="60" w:after="144"/>
              <w:jc w:val="center"/>
              <w:rPr>
                <w:rFonts w:cs="Arial"/>
                <w:i/>
                <w:iCs/>
                <w:sz w:val="18"/>
                <w:szCs w:val="18"/>
              </w:rPr>
            </w:pPr>
          </w:p>
          <w:p w:rsidR="004E16F9" w:rsidRPr="00574DF8" w:rsidRDefault="004E16F9" w:rsidP="00574DF8">
            <w:pPr>
              <w:spacing w:afterLines="60" w:after="144"/>
              <w:jc w:val="center"/>
              <w:rPr>
                <w:rFonts w:cs="Arial"/>
                <w:i/>
                <w:iCs/>
                <w:sz w:val="18"/>
                <w:szCs w:val="18"/>
              </w:rPr>
            </w:pPr>
          </w:p>
          <w:p w:rsidR="00574DF8" w:rsidRPr="00574DF8" w:rsidRDefault="00574DF8" w:rsidP="00574DF8">
            <w:pPr>
              <w:spacing w:afterLines="60" w:after="144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574DF8">
              <w:rPr>
                <w:rFonts w:cs="Arial"/>
                <w:i/>
                <w:iCs/>
                <w:sz w:val="18"/>
                <w:szCs w:val="18"/>
              </w:rPr>
              <w:t>Il dichiarante</w:t>
            </w:r>
            <w:r w:rsidRPr="00574DF8">
              <w:rPr>
                <w:rFonts w:cs="Arial"/>
                <w:i/>
                <w:iCs/>
                <w:sz w:val="16"/>
                <w:szCs w:val="16"/>
              </w:rPr>
              <w:t xml:space="preserve"> ___________________________________</w:t>
            </w:r>
          </w:p>
        </w:tc>
      </w:tr>
      <w:tr w:rsidR="00574DF8" w:rsidRPr="00574DF8" w:rsidTr="00574DF8">
        <w:tc>
          <w:tcPr>
            <w:tcW w:w="4677" w:type="dxa"/>
          </w:tcPr>
          <w:p w:rsidR="00574DF8" w:rsidRPr="00574DF8" w:rsidRDefault="00574DF8" w:rsidP="00574DF8">
            <w:pPr>
              <w:spacing w:afterLines="60" w:after="144"/>
              <w:rPr>
                <w:rFonts w:cs="Arial"/>
                <w:sz w:val="16"/>
                <w:szCs w:val="16"/>
              </w:rPr>
            </w:pPr>
            <w:r w:rsidRPr="00574DF8">
              <w:rPr>
                <w:rFonts w:cs="Arial"/>
                <w:sz w:val="16"/>
                <w:szCs w:val="16"/>
              </w:rPr>
              <w:t>............................................., ....................</w:t>
            </w:r>
          </w:p>
        </w:tc>
        <w:tc>
          <w:tcPr>
            <w:tcW w:w="4889" w:type="dxa"/>
          </w:tcPr>
          <w:p w:rsidR="00574DF8" w:rsidRPr="00574DF8" w:rsidRDefault="00574DF8" w:rsidP="00574DF8">
            <w:pPr>
              <w:spacing w:before="0" w:after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574DF8">
              <w:rPr>
                <w:rFonts w:cs="Arial"/>
                <w:i/>
                <w:iCs/>
                <w:sz w:val="16"/>
                <w:szCs w:val="16"/>
              </w:rPr>
              <w:t>.................................................................</w:t>
            </w:r>
            <w:r w:rsidRPr="00574DF8">
              <w:rPr>
                <w:rFonts w:cs="Arial"/>
                <w:i/>
                <w:iCs/>
                <w:sz w:val="16"/>
                <w:szCs w:val="16"/>
              </w:rPr>
              <w:br/>
              <w:t>(firma)</w:t>
            </w:r>
          </w:p>
        </w:tc>
      </w:tr>
    </w:tbl>
    <w:p w:rsidR="00D6334F" w:rsidRDefault="00D6334F" w:rsidP="004E16F9">
      <w:pPr>
        <w:pStyle w:val="Rientrocorpodeltesto"/>
        <w:spacing w:before="60" w:afterLines="60" w:after="144"/>
        <w:ind w:left="0"/>
        <w:jc w:val="both"/>
      </w:pPr>
    </w:p>
    <w:sectPr w:rsidR="00D6334F" w:rsidSect="00CD45AE">
      <w:headerReference w:type="default" r:id="rId7"/>
      <w:footerReference w:type="default" r:id="rId8"/>
      <w:headerReference w:type="first" r:id="rId9"/>
      <w:footnotePr>
        <w:pos w:val="beneathText"/>
      </w:footnotePr>
      <w:pgSz w:w="11905" w:h="16837" w:code="9"/>
      <w:pgMar w:top="2127" w:right="992" w:bottom="2410" w:left="1276" w:header="425" w:footer="105" w:gutter="0"/>
      <w:pgBorders w:offsetFrom="page">
        <w:top w:val="none" w:sz="0" w:space="2" w:color="140000" w:frame="1"/>
        <w:left w:val="none" w:sz="0" w:space="2" w:color="FFFF00"/>
        <w:bottom w:val="none" w:sz="0" w:space="26" w:color="140000"/>
        <w:right w:val="none" w:sz="20" w:space="7" w:color="0000F0"/>
      </w:pgBorders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60B" w:rsidRDefault="0087660B">
      <w:r>
        <w:separator/>
      </w:r>
    </w:p>
  </w:endnote>
  <w:endnote w:type="continuationSeparator" w:id="0">
    <w:p w:rsidR="0087660B" w:rsidRDefault="0087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utura Std Book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DF8" w:rsidRDefault="00574DF8" w:rsidP="003954D9">
    <w:pPr>
      <w:pStyle w:val="Pidipagina"/>
      <w:pBdr>
        <w:top w:val="single" w:sz="2" w:space="1" w:color="999999"/>
      </w:pBdr>
      <w:tabs>
        <w:tab w:val="right" w:pos="9072"/>
      </w:tabs>
      <w:jc w:val="left"/>
      <w:rPr>
        <w:bCs/>
        <w:i/>
        <w:sz w:val="16"/>
        <w:szCs w:val="16"/>
        <w:lang w:val="it-IT"/>
      </w:rPr>
    </w:pPr>
    <w:r w:rsidRPr="00204921">
      <w:rPr>
        <w:rStyle w:val="Numeropagina"/>
        <w:rFonts w:cs="Arial"/>
        <w:i/>
        <w:sz w:val="16"/>
        <w:szCs w:val="16"/>
      </w:rPr>
      <w:t xml:space="preserve">Allegato </w:t>
    </w:r>
    <w:r w:rsidRPr="005A727B">
      <w:rPr>
        <w:rStyle w:val="Numeropagina"/>
        <w:rFonts w:cs="Arial"/>
        <w:i/>
        <w:sz w:val="16"/>
        <w:szCs w:val="16"/>
      </w:rPr>
      <w:t>“</w:t>
    </w:r>
    <w:r w:rsidR="000C26B9">
      <w:rPr>
        <w:rStyle w:val="Numeropagina"/>
        <w:rFonts w:cs="Arial"/>
        <w:i/>
        <w:sz w:val="16"/>
        <w:szCs w:val="16"/>
        <w:lang w:val="it-IT"/>
      </w:rPr>
      <w:t>1-bis</w:t>
    </w:r>
    <w:r w:rsidRPr="005A727B">
      <w:rPr>
        <w:rStyle w:val="Numeropagina"/>
        <w:rFonts w:cs="Arial"/>
        <w:i/>
        <w:sz w:val="16"/>
        <w:szCs w:val="16"/>
      </w:rPr>
      <w:t xml:space="preserve">” </w:t>
    </w:r>
    <w:r w:rsidR="00947BC6" w:rsidRPr="00947BC6">
      <w:rPr>
        <w:bCs/>
        <w:i/>
        <w:sz w:val="16"/>
        <w:szCs w:val="16"/>
      </w:rPr>
      <w:t>Dichiarazione per i costituendi RTI o Consorzi Ordinari</w:t>
    </w:r>
  </w:p>
  <w:p w:rsidR="00574DF8" w:rsidRPr="005A727B" w:rsidRDefault="00574DF8" w:rsidP="003E4622">
    <w:pPr>
      <w:pStyle w:val="Pidipagina"/>
      <w:pBdr>
        <w:top w:val="single" w:sz="2" w:space="1" w:color="999999"/>
      </w:pBdr>
      <w:tabs>
        <w:tab w:val="right" w:pos="9072"/>
      </w:tabs>
      <w:rPr>
        <w:rStyle w:val="Numeropagina"/>
        <w:rFonts w:cs="Arial"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ab/>
    </w:r>
    <w:r w:rsidRPr="005A727B">
      <w:rPr>
        <w:rStyle w:val="Numeropagina"/>
        <w:rFonts w:cs="Arial"/>
        <w:sz w:val="16"/>
        <w:szCs w:val="16"/>
      </w:rPr>
      <w:tab/>
      <w:t xml:space="preserve">Pagina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PAGE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345EA3">
      <w:rPr>
        <w:rStyle w:val="Numeropagina"/>
        <w:rFonts w:cs="Arial"/>
        <w:noProof/>
        <w:sz w:val="16"/>
        <w:szCs w:val="16"/>
      </w:rPr>
      <w:t>4</w:t>
    </w:r>
    <w:r w:rsidRPr="005A727B">
      <w:rPr>
        <w:rStyle w:val="Numeropagina"/>
        <w:rFonts w:cs="Arial"/>
        <w:sz w:val="16"/>
        <w:szCs w:val="16"/>
      </w:rPr>
      <w:fldChar w:fldCharType="end"/>
    </w:r>
    <w:r w:rsidRPr="005A727B">
      <w:rPr>
        <w:rStyle w:val="Numeropagina"/>
        <w:rFonts w:cs="Arial"/>
        <w:sz w:val="16"/>
        <w:szCs w:val="16"/>
      </w:rPr>
      <w:t xml:space="preserve"> di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NUMPAGES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345EA3">
      <w:rPr>
        <w:rStyle w:val="Numeropagina"/>
        <w:rFonts w:cs="Arial"/>
        <w:noProof/>
        <w:sz w:val="16"/>
        <w:szCs w:val="16"/>
      </w:rPr>
      <w:t>4</w:t>
    </w:r>
    <w:r w:rsidRPr="005A727B">
      <w:rPr>
        <w:rStyle w:val="Numeropagina"/>
        <w:rFonts w:cs="Arial"/>
        <w:sz w:val="16"/>
        <w:szCs w:val="16"/>
      </w:rPr>
      <w:fldChar w:fldCharType="end"/>
    </w:r>
  </w:p>
  <w:p w:rsidR="00574DF8" w:rsidRDefault="00574DF8" w:rsidP="003954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60B" w:rsidRDefault="0087660B">
      <w:r>
        <w:separator/>
      </w:r>
    </w:p>
  </w:footnote>
  <w:footnote w:type="continuationSeparator" w:id="0">
    <w:p w:rsidR="0087660B" w:rsidRDefault="00876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DF8" w:rsidRDefault="00574DF8" w:rsidP="00C10771"/>
  <w:p w:rsidR="00D83F1F" w:rsidRDefault="00D83F1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92" w:type="dxa"/>
      <w:tblLayout w:type="fixed"/>
      <w:tblLook w:val="0000" w:firstRow="0" w:lastRow="0" w:firstColumn="0" w:lastColumn="0" w:noHBand="0" w:noVBand="0"/>
    </w:tblPr>
    <w:tblGrid>
      <w:gridCol w:w="2835"/>
      <w:gridCol w:w="3685"/>
      <w:gridCol w:w="2410"/>
    </w:tblGrid>
    <w:tr w:rsidR="00574DF8">
      <w:trPr>
        <w:trHeight w:val="993"/>
      </w:trPr>
      <w:tc>
        <w:tcPr>
          <w:tcW w:w="2835" w:type="dxa"/>
          <w:vAlign w:val="center"/>
        </w:tcPr>
        <w:p w:rsidR="00574DF8" w:rsidRDefault="00574DF8">
          <w:pPr>
            <w:snapToGrid w:val="0"/>
            <w:spacing w:before="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noProof/>
              <w:szCs w:val="16"/>
              <w:lang w:eastAsia="it-IT"/>
            </w:rPr>
            <w:drawing>
              <wp:inline distT="0" distB="0" distL="0" distR="0">
                <wp:extent cx="512445" cy="362585"/>
                <wp:effectExtent l="0" t="0" r="1905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244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74DF8" w:rsidRDefault="00574DF8">
          <w:pPr>
            <w:spacing w:before="0" w:after="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rFonts w:ascii="Futura Std Book" w:hAnsi="Futura Std Book"/>
              <w:sz w:val="14"/>
              <w:szCs w:val="14"/>
            </w:rPr>
            <w:t>POR SARDEGNA 2000-2006</w:t>
          </w:r>
          <w:r>
            <w:rPr>
              <w:rFonts w:ascii="Futura Std Book" w:hAnsi="Futura Std Book"/>
              <w:sz w:val="14"/>
              <w:szCs w:val="14"/>
            </w:rPr>
            <w:br/>
            <w:t xml:space="preserve">Misura 6.3. “Società per l’Informazione” </w:t>
          </w:r>
        </w:p>
        <w:p w:rsidR="00574DF8" w:rsidRDefault="00574DF8">
          <w:pPr>
            <w:spacing w:before="0" w:after="0"/>
            <w:jc w:val="center"/>
          </w:pPr>
          <w:r>
            <w:t xml:space="preserve"> </w:t>
          </w:r>
          <w:r>
            <w:tab/>
            <w:t>Servizio Trasparenza e Comunicazione</w:t>
          </w:r>
        </w:p>
      </w:tc>
      <w:tc>
        <w:tcPr>
          <w:tcW w:w="3685" w:type="dxa"/>
          <w:vAlign w:val="center"/>
        </w:tcPr>
        <w:p w:rsidR="00574DF8" w:rsidRDefault="00574DF8">
          <w:pPr>
            <w:snapToGrid w:val="0"/>
            <w:spacing w:before="0"/>
            <w:ind w:left="-40"/>
            <w:jc w:val="center"/>
            <w:rPr>
              <w:rFonts w:ascii="Futura Std Book" w:hAnsi="Futura Std Book"/>
              <w:b/>
              <w:sz w:val="14"/>
              <w:szCs w:val="14"/>
            </w:rPr>
          </w:pPr>
          <w:r>
            <w:rPr>
              <w:rFonts w:ascii="Futura Std Book" w:hAnsi="Futura Std Book"/>
              <w:b/>
              <w:noProof/>
              <w:lang w:eastAsia="it-IT"/>
            </w:rPr>
            <w:drawing>
              <wp:inline distT="0" distB="0" distL="0" distR="0">
                <wp:extent cx="464820" cy="307340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74DF8" w:rsidRDefault="00574DF8">
          <w:pPr>
            <w:spacing w:before="0" w:after="0"/>
            <w:jc w:val="center"/>
            <w:rPr>
              <w:rFonts w:ascii="Futura Std Book" w:hAnsi="Futura Std Book"/>
              <w:b/>
              <w:sz w:val="14"/>
              <w:szCs w:val="14"/>
            </w:rPr>
          </w:pPr>
          <w:r>
            <w:rPr>
              <w:rFonts w:ascii="Futura Std Book" w:hAnsi="Futura Std Book"/>
              <w:b/>
              <w:sz w:val="14"/>
              <w:szCs w:val="14"/>
            </w:rPr>
            <w:t>REGIONE AUTONOMA DELLA SARDEGNA</w:t>
          </w:r>
        </w:p>
        <w:p w:rsidR="00574DF8" w:rsidRDefault="00574DF8">
          <w:pPr>
            <w:spacing w:before="0" w:after="0"/>
            <w:ind w:left="-4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rFonts w:ascii="Futura Std Book" w:hAnsi="Futura Std Book"/>
              <w:noProof/>
              <w:sz w:val="14"/>
              <w:szCs w:val="14"/>
            </w:rPr>
            <w:t xml:space="preserve">Assessorato della </w:t>
          </w:r>
          <w:r w:rsidRPr="00AB0CD7">
            <w:rPr>
              <w:rFonts w:ascii="Futura Std Book" w:hAnsi="Futura Std Book"/>
              <w:noProof/>
              <w:sz w:val="14"/>
              <w:szCs w:val="14"/>
            </w:rPr>
            <w:t>Pubblica istruzione, beni culturali, informazione, spettacolo e sport</w:t>
          </w:r>
          <w:r>
            <w:rPr>
              <w:rFonts w:ascii="Futura Std Book" w:hAnsi="Futura Std Book"/>
              <w:noProof/>
              <w:sz w:val="14"/>
              <w:szCs w:val="14"/>
            </w:rPr>
            <w:br/>
          </w:r>
          <w:r w:rsidRPr="00AB0CD7">
            <w:rPr>
              <w:rFonts w:ascii="Futura Std Book" w:hAnsi="Futura Std Book"/>
              <w:noProof/>
              <w:sz w:val="14"/>
              <w:szCs w:val="14"/>
            </w:rPr>
            <w:t>Servizio beni librari</w:t>
          </w:r>
        </w:p>
      </w:tc>
      <w:tc>
        <w:tcPr>
          <w:tcW w:w="2410" w:type="dxa"/>
          <w:vAlign w:val="center"/>
        </w:tcPr>
        <w:p w:rsidR="00574DF8" w:rsidRDefault="00574DF8">
          <w:pPr>
            <w:snapToGrid w:val="0"/>
            <w:spacing w:before="0" w:after="0"/>
            <w:jc w:val="center"/>
          </w:pPr>
          <w:r>
            <w:rPr>
              <w:b/>
              <w:noProof/>
              <w:sz w:val="22"/>
              <w:szCs w:val="22"/>
              <w:lang w:eastAsia="it-IT"/>
            </w:rPr>
            <w:drawing>
              <wp:inline distT="0" distB="0" distL="0" distR="0">
                <wp:extent cx="1324610" cy="267970"/>
                <wp:effectExtent l="0" t="0" r="889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461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74DF8" w:rsidRDefault="00574D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EFAE9EE8"/>
    <w:lvl w:ilvl="0">
      <w:start w:val="1"/>
      <w:numFmt w:val="bullet"/>
      <w:pStyle w:val="Lista1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E804416"/>
    <w:lvl w:ilvl="0">
      <w:start w:val="1"/>
      <w:numFmt w:val="bullet"/>
      <w:pStyle w:val="Puntoelenco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FF0D5C0"/>
    <w:lvl w:ilvl="0">
      <w:start w:val="1"/>
      <w:numFmt w:val="bullet"/>
      <w:pStyle w:val="StileReqCorsiv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1D510F"/>
    <w:multiLevelType w:val="singleLevel"/>
    <w:tmpl w:val="2C68D9F2"/>
    <w:name w:val="WW8Num3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hint="default"/>
        <w:sz w:val="16"/>
      </w:rPr>
    </w:lvl>
  </w:abstractNum>
  <w:abstractNum w:abstractNumId="4" w15:restartNumberingAfterBreak="0">
    <w:nsid w:val="034766C8"/>
    <w:multiLevelType w:val="hybridMultilevel"/>
    <w:tmpl w:val="B3B23C80"/>
    <w:name w:val="WW8Num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720"/>
      </w:pPr>
      <w:rPr>
        <w:rFonts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4F67D4"/>
    <w:multiLevelType w:val="hybridMultilevel"/>
    <w:tmpl w:val="1FAAFF78"/>
    <w:name w:val="WW8Num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BD5726"/>
    <w:multiLevelType w:val="hybridMultilevel"/>
    <w:tmpl w:val="16DEC082"/>
    <w:name w:val="WW8Num6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8654016"/>
    <w:multiLevelType w:val="hybridMultilevel"/>
    <w:tmpl w:val="8A182154"/>
    <w:name w:val="WW8Num7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lowerLetter"/>
      <w:lvlText w:val="%3)"/>
      <w:lvlJc w:val="left"/>
      <w:pPr>
        <w:ind w:left="2160" w:hanging="360"/>
      </w:pPr>
      <w:rPr>
        <w:rFonts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83209D"/>
    <w:multiLevelType w:val="hybridMultilevel"/>
    <w:tmpl w:val="C5D06CF8"/>
    <w:name w:val="WW8Num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099244EA"/>
    <w:multiLevelType w:val="hybridMultilevel"/>
    <w:tmpl w:val="EF94A3DA"/>
    <w:lvl w:ilvl="0" w:tplc="39F26A3C">
      <w:start w:val="1"/>
      <w:numFmt w:val="bullet"/>
      <w:lvlText w:val=""/>
      <w:lvlJc w:val="left"/>
      <w:pPr>
        <w:ind w:left="679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10" w15:restartNumberingAfterBreak="0">
    <w:nsid w:val="0AEE0343"/>
    <w:multiLevelType w:val="hybridMultilevel"/>
    <w:tmpl w:val="61A44DF2"/>
    <w:name w:val="WW8Num9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0B4D43B0"/>
    <w:multiLevelType w:val="hybridMultilevel"/>
    <w:tmpl w:val="083C4C94"/>
    <w:name w:val="WW8Num1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121E35"/>
    <w:multiLevelType w:val="hybridMultilevel"/>
    <w:tmpl w:val="1362EEAE"/>
    <w:name w:val="WW8Num11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12FB4FA8"/>
    <w:multiLevelType w:val="hybridMultilevel"/>
    <w:tmpl w:val="FCB8A848"/>
    <w:lvl w:ilvl="0" w:tplc="39F26A3C">
      <w:start w:val="1"/>
      <w:numFmt w:val="bullet"/>
      <w:lvlText w:val=""/>
      <w:lvlJc w:val="left"/>
      <w:pPr>
        <w:tabs>
          <w:tab w:val="num" w:pos="786"/>
        </w:tabs>
        <w:ind w:left="786" w:hanging="360"/>
      </w:pPr>
      <w:rPr>
        <w:rFonts w:ascii="Webdings" w:hAnsi="Webdings" w:hint="default"/>
      </w:rPr>
    </w:lvl>
    <w:lvl w:ilvl="1" w:tplc="579ED41A">
      <w:numFmt w:val="bullet"/>
      <w:lvlText w:val="-"/>
      <w:lvlJc w:val="left"/>
      <w:pPr>
        <w:tabs>
          <w:tab w:val="num" w:pos="1485"/>
        </w:tabs>
        <w:ind w:left="1542" w:hanging="397"/>
      </w:pPr>
      <w:rPr>
        <w:rFonts w:ascii="Arial" w:eastAsia="Times New Roman" w:hAnsi="Aria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4" w15:restartNumberingAfterBreak="0">
    <w:nsid w:val="13526987"/>
    <w:multiLevelType w:val="hybridMultilevel"/>
    <w:tmpl w:val="62ACCED0"/>
    <w:name w:val="WW8Num1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15800F76"/>
    <w:multiLevelType w:val="singleLevel"/>
    <w:tmpl w:val="F28A2C94"/>
    <w:name w:val="WW8Num13"/>
    <w:lvl w:ilvl="0">
      <w:start w:val="1"/>
      <w:numFmt w:val="decimal"/>
      <w:pStyle w:val="Req"/>
      <w:lvlText w:val="{R.%1}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 w:val="0"/>
        <w:i w:val="0"/>
      </w:rPr>
    </w:lvl>
  </w:abstractNum>
  <w:abstractNum w:abstractNumId="16" w15:restartNumberingAfterBreak="0">
    <w:nsid w:val="17A37380"/>
    <w:multiLevelType w:val="hybridMultilevel"/>
    <w:tmpl w:val="7DD6DA48"/>
    <w:lvl w:ilvl="0" w:tplc="1E9A4AB0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7B52A7C"/>
    <w:multiLevelType w:val="hybridMultilevel"/>
    <w:tmpl w:val="C2DC2F16"/>
    <w:lvl w:ilvl="0" w:tplc="A530D032">
      <w:numFmt w:val="bullet"/>
      <w:lvlText w:val=""/>
      <w:lvlJc w:val="left"/>
      <w:pPr>
        <w:tabs>
          <w:tab w:val="num" w:pos="365"/>
        </w:tabs>
        <w:ind w:left="365" w:hanging="405"/>
      </w:pPr>
      <w:rPr>
        <w:rFonts w:ascii="Wingdings" w:eastAsia="Times New Roman" w:hAnsi="Wingdings" w:hint="default"/>
        <w:i w:val="0"/>
        <w:sz w:val="18"/>
      </w:rPr>
    </w:lvl>
    <w:lvl w:ilvl="1" w:tplc="04100003">
      <w:start w:val="1"/>
      <w:numFmt w:val="bullet"/>
      <w:lvlText w:val="o"/>
      <w:lvlJc w:val="left"/>
      <w:pPr>
        <w:tabs>
          <w:tab w:val="num" w:pos="1040"/>
        </w:tabs>
        <w:ind w:left="10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00"/>
        </w:tabs>
        <w:ind w:left="32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20"/>
        </w:tabs>
        <w:ind w:left="39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40"/>
        </w:tabs>
        <w:ind w:left="46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360"/>
        </w:tabs>
        <w:ind w:left="53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080"/>
        </w:tabs>
        <w:ind w:left="6080" w:hanging="360"/>
      </w:pPr>
      <w:rPr>
        <w:rFonts w:ascii="Wingdings" w:hAnsi="Wingdings" w:hint="default"/>
      </w:rPr>
    </w:lvl>
  </w:abstractNum>
  <w:abstractNum w:abstractNumId="18" w15:restartNumberingAfterBreak="0">
    <w:nsid w:val="1C2D2C55"/>
    <w:multiLevelType w:val="hybridMultilevel"/>
    <w:tmpl w:val="C49E94BA"/>
    <w:name w:val="WW8Num1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56049"/>
    <w:multiLevelType w:val="hybridMultilevel"/>
    <w:tmpl w:val="D4EAD394"/>
    <w:name w:val="WW8Num1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2179DF"/>
    <w:multiLevelType w:val="hybridMultilevel"/>
    <w:tmpl w:val="576AD25A"/>
    <w:name w:val="WW8Num16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22D73E94"/>
    <w:multiLevelType w:val="hybridMultilevel"/>
    <w:tmpl w:val="95A463B6"/>
    <w:name w:val="WW8Num17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2D91484"/>
    <w:multiLevelType w:val="multilevel"/>
    <w:tmpl w:val="EFA08C18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pStyle w:val="Titolo2"/>
      <w:lvlText w:val="%1.%2)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2D5303C4"/>
    <w:multiLevelType w:val="hybridMultilevel"/>
    <w:tmpl w:val="C1E863A6"/>
    <w:lvl w:ilvl="0" w:tplc="7834FEB2">
      <w:numFmt w:val="bullet"/>
      <w:pStyle w:val="Elencopunti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577E136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DA373E1"/>
    <w:multiLevelType w:val="hybridMultilevel"/>
    <w:tmpl w:val="8FE4A3FA"/>
    <w:name w:val="WW8Num1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2F254B76"/>
    <w:multiLevelType w:val="hybridMultilevel"/>
    <w:tmpl w:val="5784D00C"/>
    <w:name w:val="WW8Num5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E37C83"/>
    <w:multiLevelType w:val="hybridMultilevel"/>
    <w:tmpl w:val="1BC23632"/>
    <w:lvl w:ilvl="0" w:tplc="BD46AAB6">
      <w:start w:val="1"/>
      <w:numFmt w:val="bullet"/>
      <w:pStyle w:val="elencopuntato"/>
      <w:lvlText w:val="&gt;"/>
      <w:lvlJc w:val="left"/>
      <w:pPr>
        <w:tabs>
          <w:tab w:val="num" w:pos="576"/>
        </w:tabs>
        <w:ind w:left="504" w:hanging="288"/>
      </w:pPr>
      <w:rPr>
        <w:rFonts w:ascii="Times" w:hAnsi="Times" w:hint="default"/>
        <w:b/>
        <w:i w:val="0"/>
        <w:color w:val="999999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7B471D"/>
    <w:multiLevelType w:val="hybridMultilevel"/>
    <w:tmpl w:val="EC3EC6FC"/>
    <w:lvl w:ilvl="0" w:tplc="1150A9A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ill Sans MT Condensed" w:hAnsi="Gill Sans MT Condense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1564AF"/>
    <w:multiLevelType w:val="hybridMultilevel"/>
    <w:tmpl w:val="DF1E10C4"/>
    <w:lvl w:ilvl="0" w:tplc="C19AA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11E59"/>
    <w:multiLevelType w:val="hybridMultilevel"/>
    <w:tmpl w:val="B2B67F6E"/>
    <w:lvl w:ilvl="0" w:tplc="FFFFFFFF">
      <w:start w:val="1"/>
      <w:numFmt w:val="decimal"/>
      <w:pStyle w:val="elenconumerato"/>
      <w:lvlText w:val="%1."/>
      <w:lvlJc w:val="left"/>
      <w:pPr>
        <w:tabs>
          <w:tab w:val="num" w:pos="576"/>
        </w:tabs>
        <w:ind w:left="576" w:hanging="360"/>
      </w:pPr>
      <w:rPr>
        <w:rFonts w:cs="Times New Roman" w:hint="default"/>
        <w:color w:val="999999"/>
        <w:sz w:val="2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99999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333F7E"/>
    <w:multiLevelType w:val="hybridMultilevel"/>
    <w:tmpl w:val="9414289E"/>
    <w:lvl w:ilvl="0" w:tplc="3E14F932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B8449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18"/>
        <w:szCs w:val="18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7941D13"/>
    <w:multiLevelType w:val="singleLevel"/>
    <w:tmpl w:val="A088F654"/>
    <w:lvl w:ilvl="0">
      <w:start w:val="1"/>
      <w:numFmt w:val="decimal"/>
      <w:pStyle w:val="Query"/>
      <w:lvlText w:val="[Q.%1]"/>
      <w:lvlJc w:val="left"/>
      <w:pPr>
        <w:tabs>
          <w:tab w:val="num" w:pos="1131"/>
        </w:tabs>
        <w:ind w:left="411" w:hanging="360"/>
      </w:pPr>
      <w:rPr>
        <w:rFonts w:cs="Times New Roman"/>
      </w:rPr>
    </w:lvl>
  </w:abstractNum>
  <w:abstractNum w:abstractNumId="32" w15:restartNumberingAfterBreak="0">
    <w:nsid w:val="5A606D6E"/>
    <w:multiLevelType w:val="hybridMultilevel"/>
    <w:tmpl w:val="5C163ADE"/>
    <w:lvl w:ilvl="0" w:tplc="39F26A3C">
      <w:start w:val="1"/>
      <w:numFmt w:val="bullet"/>
      <w:lvlText w:val=""/>
      <w:lvlJc w:val="left"/>
      <w:pPr>
        <w:ind w:left="1428" w:hanging="360"/>
      </w:pPr>
      <w:rPr>
        <w:rFonts w:ascii="Webdings" w:hAnsi="Web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0975CA0"/>
    <w:multiLevelType w:val="hybridMultilevel"/>
    <w:tmpl w:val="ECB69554"/>
    <w:lvl w:ilvl="0" w:tplc="399A24C4">
      <w:start w:val="4"/>
      <w:numFmt w:val="bullet"/>
      <w:lvlText w:val=""/>
      <w:lvlJc w:val="left"/>
      <w:pPr>
        <w:tabs>
          <w:tab w:val="num" w:pos="409"/>
        </w:tabs>
        <w:ind w:left="409" w:hanging="450"/>
      </w:pPr>
      <w:rPr>
        <w:rFonts w:ascii="Wingdings" w:eastAsia="Times New Roman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039"/>
        </w:tabs>
        <w:ind w:left="1039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759"/>
        </w:tabs>
        <w:ind w:left="175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479"/>
        </w:tabs>
        <w:ind w:left="247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199"/>
        </w:tabs>
        <w:ind w:left="319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19"/>
        </w:tabs>
        <w:ind w:left="391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39"/>
        </w:tabs>
        <w:ind w:left="463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359"/>
        </w:tabs>
        <w:ind w:left="5359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079"/>
        </w:tabs>
        <w:ind w:left="6079" w:hanging="360"/>
      </w:pPr>
      <w:rPr>
        <w:rFonts w:ascii="Wingdings" w:hAnsi="Wingdings" w:hint="default"/>
      </w:rPr>
    </w:lvl>
  </w:abstractNum>
  <w:abstractNum w:abstractNumId="34" w15:restartNumberingAfterBreak="0">
    <w:nsid w:val="6A271D1F"/>
    <w:multiLevelType w:val="hybridMultilevel"/>
    <w:tmpl w:val="8CE6C6B4"/>
    <w:lvl w:ilvl="0" w:tplc="BA969E2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7CDA2056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8E7EEF3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color w:val="auto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8F4E61"/>
    <w:multiLevelType w:val="multilevel"/>
    <w:tmpl w:val="7F1491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764056B4"/>
    <w:multiLevelType w:val="hybridMultilevel"/>
    <w:tmpl w:val="94724246"/>
    <w:lvl w:ilvl="0" w:tplc="04100001">
      <w:numFmt w:val="bullet"/>
      <w:pStyle w:val="Lista2bullet"/>
      <w:lvlText w:val="-"/>
      <w:lvlJc w:val="left"/>
      <w:pPr>
        <w:tabs>
          <w:tab w:val="num" w:pos="283"/>
        </w:tabs>
        <w:ind w:left="283" w:hanging="283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-131"/>
        </w:tabs>
        <w:ind w:left="-13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029"/>
        </w:tabs>
        <w:ind w:left="20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469"/>
        </w:tabs>
        <w:ind w:left="3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189"/>
        </w:tabs>
        <w:ind w:left="41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hint="default"/>
      </w:rPr>
    </w:lvl>
  </w:abstractNum>
  <w:abstractNum w:abstractNumId="37" w15:restartNumberingAfterBreak="0">
    <w:nsid w:val="7C6A3B8E"/>
    <w:multiLevelType w:val="multilevel"/>
    <w:tmpl w:val="791CB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2"/>
  </w:num>
  <w:num w:numId="5">
    <w:abstractNumId w:val="0"/>
  </w:num>
  <w:num w:numId="6">
    <w:abstractNumId w:val="2"/>
  </w:num>
  <w:num w:numId="7">
    <w:abstractNumId w:val="0"/>
  </w:num>
  <w:num w:numId="8">
    <w:abstractNumId w:val="2"/>
  </w:num>
  <w:num w:numId="9">
    <w:abstractNumId w:val="0"/>
  </w:num>
  <w:num w:numId="10">
    <w:abstractNumId w:val="2"/>
  </w:num>
  <w:num w:numId="11">
    <w:abstractNumId w:val="0"/>
  </w:num>
  <w:num w:numId="12">
    <w:abstractNumId w:val="2"/>
  </w:num>
  <w:num w:numId="13">
    <w:abstractNumId w:val="0"/>
  </w:num>
  <w:num w:numId="14">
    <w:abstractNumId w:val="2"/>
  </w:num>
  <w:num w:numId="15">
    <w:abstractNumId w:val="0"/>
  </w:num>
  <w:num w:numId="16">
    <w:abstractNumId w:val="2"/>
  </w:num>
  <w:num w:numId="17">
    <w:abstractNumId w:val="0"/>
  </w:num>
  <w:num w:numId="18">
    <w:abstractNumId w:val="2"/>
  </w:num>
  <w:num w:numId="19">
    <w:abstractNumId w:val="22"/>
  </w:num>
  <w:num w:numId="20">
    <w:abstractNumId w:val="36"/>
  </w:num>
  <w:num w:numId="21">
    <w:abstractNumId w:val="23"/>
  </w:num>
  <w:num w:numId="22">
    <w:abstractNumId w:val="1"/>
  </w:num>
  <w:num w:numId="23">
    <w:abstractNumId w:val="31"/>
  </w:num>
  <w:num w:numId="24">
    <w:abstractNumId w:val="26"/>
  </w:num>
  <w:num w:numId="25">
    <w:abstractNumId w:val="15"/>
  </w:num>
  <w:num w:numId="26">
    <w:abstractNumId w:val="29"/>
  </w:num>
  <w:num w:numId="27">
    <w:abstractNumId w:val="16"/>
  </w:num>
  <w:num w:numId="28">
    <w:abstractNumId w:val="17"/>
  </w:num>
  <w:num w:numId="29">
    <w:abstractNumId w:val="9"/>
  </w:num>
  <w:num w:numId="30">
    <w:abstractNumId w:val="13"/>
  </w:num>
  <w:num w:numId="31">
    <w:abstractNumId w:val="35"/>
  </w:num>
  <w:num w:numId="32">
    <w:abstractNumId w:val="30"/>
  </w:num>
  <w:num w:numId="33">
    <w:abstractNumId w:val="33"/>
  </w:num>
  <w:num w:numId="34">
    <w:abstractNumId w:val="27"/>
  </w:num>
  <w:num w:numId="35">
    <w:abstractNumId w:val="34"/>
  </w:num>
  <w:num w:numId="36">
    <w:abstractNumId w:val="37"/>
  </w:num>
  <w:num w:numId="37">
    <w:abstractNumId w:val="28"/>
  </w:num>
  <w:num w:numId="38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77"/>
    <w:rsid w:val="000002ED"/>
    <w:rsid w:val="00000E36"/>
    <w:rsid w:val="00001AD1"/>
    <w:rsid w:val="00001F3C"/>
    <w:rsid w:val="00002F1C"/>
    <w:rsid w:val="000031B0"/>
    <w:rsid w:val="0000327A"/>
    <w:rsid w:val="00003BC5"/>
    <w:rsid w:val="000042AF"/>
    <w:rsid w:val="00004897"/>
    <w:rsid w:val="00004C14"/>
    <w:rsid w:val="000076AE"/>
    <w:rsid w:val="00007AE6"/>
    <w:rsid w:val="00010033"/>
    <w:rsid w:val="00010B33"/>
    <w:rsid w:val="000134D8"/>
    <w:rsid w:val="00013A9A"/>
    <w:rsid w:val="00014349"/>
    <w:rsid w:val="000143C1"/>
    <w:rsid w:val="00014C07"/>
    <w:rsid w:val="00015391"/>
    <w:rsid w:val="000174AE"/>
    <w:rsid w:val="000201BE"/>
    <w:rsid w:val="0002203D"/>
    <w:rsid w:val="000225FF"/>
    <w:rsid w:val="00024081"/>
    <w:rsid w:val="00025636"/>
    <w:rsid w:val="00025CFD"/>
    <w:rsid w:val="00027BCB"/>
    <w:rsid w:val="000302FF"/>
    <w:rsid w:val="00031254"/>
    <w:rsid w:val="00031A27"/>
    <w:rsid w:val="00031F25"/>
    <w:rsid w:val="0003284A"/>
    <w:rsid w:val="00033A66"/>
    <w:rsid w:val="000357B5"/>
    <w:rsid w:val="00035F61"/>
    <w:rsid w:val="00040183"/>
    <w:rsid w:val="00041273"/>
    <w:rsid w:val="000417A1"/>
    <w:rsid w:val="000432B0"/>
    <w:rsid w:val="000450F9"/>
    <w:rsid w:val="00045403"/>
    <w:rsid w:val="00047B42"/>
    <w:rsid w:val="00053951"/>
    <w:rsid w:val="00054382"/>
    <w:rsid w:val="000544BC"/>
    <w:rsid w:val="00054FA9"/>
    <w:rsid w:val="0005629A"/>
    <w:rsid w:val="000563B7"/>
    <w:rsid w:val="000576D3"/>
    <w:rsid w:val="000601E4"/>
    <w:rsid w:val="00060414"/>
    <w:rsid w:val="00060D44"/>
    <w:rsid w:val="00061044"/>
    <w:rsid w:val="00064B8C"/>
    <w:rsid w:val="000654B7"/>
    <w:rsid w:val="00066058"/>
    <w:rsid w:val="00066205"/>
    <w:rsid w:val="00066B82"/>
    <w:rsid w:val="00070052"/>
    <w:rsid w:val="0007317C"/>
    <w:rsid w:val="00073EA5"/>
    <w:rsid w:val="000748FE"/>
    <w:rsid w:val="000749F1"/>
    <w:rsid w:val="00075C35"/>
    <w:rsid w:val="0007688E"/>
    <w:rsid w:val="000776EE"/>
    <w:rsid w:val="00077B9C"/>
    <w:rsid w:val="000806B8"/>
    <w:rsid w:val="00085D14"/>
    <w:rsid w:val="000870A8"/>
    <w:rsid w:val="00090BC8"/>
    <w:rsid w:val="000926A3"/>
    <w:rsid w:val="0009317E"/>
    <w:rsid w:val="00094061"/>
    <w:rsid w:val="0009480E"/>
    <w:rsid w:val="00094D9B"/>
    <w:rsid w:val="00096879"/>
    <w:rsid w:val="000976F5"/>
    <w:rsid w:val="000A0FC9"/>
    <w:rsid w:val="000A141A"/>
    <w:rsid w:val="000A1508"/>
    <w:rsid w:val="000A1FC8"/>
    <w:rsid w:val="000A3BF9"/>
    <w:rsid w:val="000A420C"/>
    <w:rsid w:val="000A424D"/>
    <w:rsid w:val="000B0500"/>
    <w:rsid w:val="000B1F31"/>
    <w:rsid w:val="000B2055"/>
    <w:rsid w:val="000B5012"/>
    <w:rsid w:val="000B539D"/>
    <w:rsid w:val="000B54B3"/>
    <w:rsid w:val="000B600B"/>
    <w:rsid w:val="000B6B71"/>
    <w:rsid w:val="000B7C18"/>
    <w:rsid w:val="000B7F3A"/>
    <w:rsid w:val="000C26B9"/>
    <w:rsid w:val="000C3CF5"/>
    <w:rsid w:val="000C40B2"/>
    <w:rsid w:val="000C4972"/>
    <w:rsid w:val="000C6B25"/>
    <w:rsid w:val="000D25D0"/>
    <w:rsid w:val="000D2653"/>
    <w:rsid w:val="000D36D8"/>
    <w:rsid w:val="000D4E96"/>
    <w:rsid w:val="000D5307"/>
    <w:rsid w:val="000D62C6"/>
    <w:rsid w:val="000D7131"/>
    <w:rsid w:val="000E185E"/>
    <w:rsid w:val="000E1B0F"/>
    <w:rsid w:val="000E243F"/>
    <w:rsid w:val="000E2E27"/>
    <w:rsid w:val="000E2F32"/>
    <w:rsid w:val="000E3486"/>
    <w:rsid w:val="000E62C8"/>
    <w:rsid w:val="000E6E87"/>
    <w:rsid w:val="000F0573"/>
    <w:rsid w:val="000F1682"/>
    <w:rsid w:val="000F1B92"/>
    <w:rsid w:val="000F2027"/>
    <w:rsid w:val="000F213A"/>
    <w:rsid w:val="000F26F6"/>
    <w:rsid w:val="000F3653"/>
    <w:rsid w:val="000F4B2F"/>
    <w:rsid w:val="000F5BCF"/>
    <w:rsid w:val="000F6A15"/>
    <w:rsid w:val="000F6DEA"/>
    <w:rsid w:val="000F775E"/>
    <w:rsid w:val="000F7E16"/>
    <w:rsid w:val="001027DF"/>
    <w:rsid w:val="00105D41"/>
    <w:rsid w:val="00105F68"/>
    <w:rsid w:val="001060AE"/>
    <w:rsid w:val="0010746E"/>
    <w:rsid w:val="00110778"/>
    <w:rsid w:val="00112B79"/>
    <w:rsid w:val="00114181"/>
    <w:rsid w:val="00115DF5"/>
    <w:rsid w:val="00117AD5"/>
    <w:rsid w:val="0012077F"/>
    <w:rsid w:val="001214E5"/>
    <w:rsid w:val="00121AE3"/>
    <w:rsid w:val="0012246C"/>
    <w:rsid w:val="00123C5F"/>
    <w:rsid w:val="0012430D"/>
    <w:rsid w:val="00124AF6"/>
    <w:rsid w:val="00125B21"/>
    <w:rsid w:val="00125E72"/>
    <w:rsid w:val="0012664D"/>
    <w:rsid w:val="00130137"/>
    <w:rsid w:val="00130502"/>
    <w:rsid w:val="001308D8"/>
    <w:rsid w:val="00132D3C"/>
    <w:rsid w:val="00133134"/>
    <w:rsid w:val="00134079"/>
    <w:rsid w:val="001343CE"/>
    <w:rsid w:val="0014007C"/>
    <w:rsid w:val="00142F5D"/>
    <w:rsid w:val="00147D15"/>
    <w:rsid w:val="0015165D"/>
    <w:rsid w:val="00152027"/>
    <w:rsid w:val="0015279D"/>
    <w:rsid w:val="00152AB6"/>
    <w:rsid w:val="001538F8"/>
    <w:rsid w:val="0015468E"/>
    <w:rsid w:val="0015521B"/>
    <w:rsid w:val="00156EBD"/>
    <w:rsid w:val="001573F3"/>
    <w:rsid w:val="00157B79"/>
    <w:rsid w:val="0016005C"/>
    <w:rsid w:val="00160907"/>
    <w:rsid w:val="0016156C"/>
    <w:rsid w:val="0016202B"/>
    <w:rsid w:val="0016263A"/>
    <w:rsid w:val="00163E51"/>
    <w:rsid w:val="001642FC"/>
    <w:rsid w:val="0016438A"/>
    <w:rsid w:val="001659FF"/>
    <w:rsid w:val="00165B72"/>
    <w:rsid w:val="00166AFD"/>
    <w:rsid w:val="00166C36"/>
    <w:rsid w:val="001670D2"/>
    <w:rsid w:val="00170874"/>
    <w:rsid w:val="00173963"/>
    <w:rsid w:val="0017472B"/>
    <w:rsid w:val="001750F4"/>
    <w:rsid w:val="00175277"/>
    <w:rsid w:val="00180325"/>
    <w:rsid w:val="00181CD4"/>
    <w:rsid w:val="001822BA"/>
    <w:rsid w:val="00182E5B"/>
    <w:rsid w:val="001847E8"/>
    <w:rsid w:val="00184EA7"/>
    <w:rsid w:val="00190065"/>
    <w:rsid w:val="001904CE"/>
    <w:rsid w:val="00191170"/>
    <w:rsid w:val="001912F1"/>
    <w:rsid w:val="00191EEB"/>
    <w:rsid w:val="00192A7B"/>
    <w:rsid w:val="001958E4"/>
    <w:rsid w:val="00196D88"/>
    <w:rsid w:val="00197522"/>
    <w:rsid w:val="00197F06"/>
    <w:rsid w:val="001A0637"/>
    <w:rsid w:val="001A11EA"/>
    <w:rsid w:val="001A14E9"/>
    <w:rsid w:val="001A15BE"/>
    <w:rsid w:val="001A1941"/>
    <w:rsid w:val="001A221B"/>
    <w:rsid w:val="001A2331"/>
    <w:rsid w:val="001A3103"/>
    <w:rsid w:val="001A4B31"/>
    <w:rsid w:val="001A54C0"/>
    <w:rsid w:val="001A5FE2"/>
    <w:rsid w:val="001A619B"/>
    <w:rsid w:val="001B3152"/>
    <w:rsid w:val="001B3312"/>
    <w:rsid w:val="001B3468"/>
    <w:rsid w:val="001B351A"/>
    <w:rsid w:val="001B36CE"/>
    <w:rsid w:val="001B38BA"/>
    <w:rsid w:val="001B4D12"/>
    <w:rsid w:val="001B529D"/>
    <w:rsid w:val="001B5CBA"/>
    <w:rsid w:val="001B6BDD"/>
    <w:rsid w:val="001C19BE"/>
    <w:rsid w:val="001C2E82"/>
    <w:rsid w:val="001C37D9"/>
    <w:rsid w:val="001C3876"/>
    <w:rsid w:val="001C5F60"/>
    <w:rsid w:val="001C6940"/>
    <w:rsid w:val="001C6B36"/>
    <w:rsid w:val="001C6DF0"/>
    <w:rsid w:val="001C7ED4"/>
    <w:rsid w:val="001D4C5F"/>
    <w:rsid w:val="001D4C7E"/>
    <w:rsid w:val="001D4F5B"/>
    <w:rsid w:val="001E0D03"/>
    <w:rsid w:val="001E186F"/>
    <w:rsid w:val="001E19E3"/>
    <w:rsid w:val="001E1E6F"/>
    <w:rsid w:val="001E2626"/>
    <w:rsid w:val="001E578C"/>
    <w:rsid w:val="001E5E94"/>
    <w:rsid w:val="001E74C4"/>
    <w:rsid w:val="001F1ABD"/>
    <w:rsid w:val="001F32B6"/>
    <w:rsid w:val="001F467B"/>
    <w:rsid w:val="001F65F2"/>
    <w:rsid w:val="001F6888"/>
    <w:rsid w:val="001F6ACB"/>
    <w:rsid w:val="001F7817"/>
    <w:rsid w:val="00200031"/>
    <w:rsid w:val="00200E1C"/>
    <w:rsid w:val="00201197"/>
    <w:rsid w:val="00202D2D"/>
    <w:rsid w:val="00203166"/>
    <w:rsid w:val="002042BA"/>
    <w:rsid w:val="00204921"/>
    <w:rsid w:val="00207B7A"/>
    <w:rsid w:val="00213BC9"/>
    <w:rsid w:val="002155BF"/>
    <w:rsid w:val="00217246"/>
    <w:rsid w:val="002178FC"/>
    <w:rsid w:val="00217DD2"/>
    <w:rsid w:val="00220681"/>
    <w:rsid w:val="00220AFD"/>
    <w:rsid w:val="002215A8"/>
    <w:rsid w:val="00221788"/>
    <w:rsid w:val="0022279E"/>
    <w:rsid w:val="00222957"/>
    <w:rsid w:val="00222DEA"/>
    <w:rsid w:val="0022353E"/>
    <w:rsid w:val="00223B9A"/>
    <w:rsid w:val="00223CC1"/>
    <w:rsid w:val="00224606"/>
    <w:rsid w:val="00225068"/>
    <w:rsid w:val="0022591C"/>
    <w:rsid w:val="00226F8B"/>
    <w:rsid w:val="002315E3"/>
    <w:rsid w:val="00231698"/>
    <w:rsid w:val="0023286B"/>
    <w:rsid w:val="00235241"/>
    <w:rsid w:val="00236251"/>
    <w:rsid w:val="002369F4"/>
    <w:rsid w:val="00237507"/>
    <w:rsid w:val="00240556"/>
    <w:rsid w:val="0024126E"/>
    <w:rsid w:val="00241A41"/>
    <w:rsid w:val="002464A6"/>
    <w:rsid w:val="00247805"/>
    <w:rsid w:val="00250244"/>
    <w:rsid w:val="00250422"/>
    <w:rsid w:val="00251981"/>
    <w:rsid w:val="00256AE7"/>
    <w:rsid w:val="00256FA8"/>
    <w:rsid w:val="00257763"/>
    <w:rsid w:val="002579CD"/>
    <w:rsid w:val="0026074B"/>
    <w:rsid w:val="00260DB5"/>
    <w:rsid w:val="002612A6"/>
    <w:rsid w:val="00266192"/>
    <w:rsid w:val="00266FFA"/>
    <w:rsid w:val="002710AE"/>
    <w:rsid w:val="0027193F"/>
    <w:rsid w:val="00275F96"/>
    <w:rsid w:val="002768C8"/>
    <w:rsid w:val="002808D2"/>
    <w:rsid w:val="00280A66"/>
    <w:rsid w:val="0028100B"/>
    <w:rsid w:val="002816BD"/>
    <w:rsid w:val="002828B3"/>
    <w:rsid w:val="002833A4"/>
    <w:rsid w:val="00284322"/>
    <w:rsid w:val="00284ED8"/>
    <w:rsid w:val="00284FC2"/>
    <w:rsid w:val="002850AF"/>
    <w:rsid w:val="002851EE"/>
    <w:rsid w:val="00285666"/>
    <w:rsid w:val="00285DBC"/>
    <w:rsid w:val="002866A3"/>
    <w:rsid w:val="0028774D"/>
    <w:rsid w:val="00287945"/>
    <w:rsid w:val="0029105E"/>
    <w:rsid w:val="00291108"/>
    <w:rsid w:val="0029161A"/>
    <w:rsid w:val="002940CF"/>
    <w:rsid w:val="00295708"/>
    <w:rsid w:val="00295971"/>
    <w:rsid w:val="00295EA9"/>
    <w:rsid w:val="00295F04"/>
    <w:rsid w:val="00296D3A"/>
    <w:rsid w:val="00297BEE"/>
    <w:rsid w:val="002A1ED2"/>
    <w:rsid w:val="002A46CF"/>
    <w:rsid w:val="002A4A1C"/>
    <w:rsid w:val="002A5356"/>
    <w:rsid w:val="002A53AF"/>
    <w:rsid w:val="002A59D4"/>
    <w:rsid w:val="002A5DAF"/>
    <w:rsid w:val="002A6B90"/>
    <w:rsid w:val="002A77D6"/>
    <w:rsid w:val="002B015D"/>
    <w:rsid w:val="002B0783"/>
    <w:rsid w:val="002B0C91"/>
    <w:rsid w:val="002B134E"/>
    <w:rsid w:val="002B2012"/>
    <w:rsid w:val="002B28C2"/>
    <w:rsid w:val="002B3BB0"/>
    <w:rsid w:val="002B518B"/>
    <w:rsid w:val="002B5376"/>
    <w:rsid w:val="002B5B25"/>
    <w:rsid w:val="002B676D"/>
    <w:rsid w:val="002B6D69"/>
    <w:rsid w:val="002B6F64"/>
    <w:rsid w:val="002B724F"/>
    <w:rsid w:val="002B7E1A"/>
    <w:rsid w:val="002C0F0E"/>
    <w:rsid w:val="002C16A4"/>
    <w:rsid w:val="002C16E0"/>
    <w:rsid w:val="002C3618"/>
    <w:rsid w:val="002C58C7"/>
    <w:rsid w:val="002C5F1B"/>
    <w:rsid w:val="002C6786"/>
    <w:rsid w:val="002D083F"/>
    <w:rsid w:val="002D1A24"/>
    <w:rsid w:val="002D259D"/>
    <w:rsid w:val="002D3180"/>
    <w:rsid w:val="002D3425"/>
    <w:rsid w:val="002D5248"/>
    <w:rsid w:val="002D591E"/>
    <w:rsid w:val="002D5A9A"/>
    <w:rsid w:val="002D6716"/>
    <w:rsid w:val="002D6C86"/>
    <w:rsid w:val="002D7DA0"/>
    <w:rsid w:val="002D7DEF"/>
    <w:rsid w:val="002E02F6"/>
    <w:rsid w:val="002E0841"/>
    <w:rsid w:val="002E0946"/>
    <w:rsid w:val="002E201B"/>
    <w:rsid w:val="002E218C"/>
    <w:rsid w:val="002E447B"/>
    <w:rsid w:val="002E47CB"/>
    <w:rsid w:val="002E539B"/>
    <w:rsid w:val="002E55EF"/>
    <w:rsid w:val="002E5DF8"/>
    <w:rsid w:val="002E74EA"/>
    <w:rsid w:val="002E7E3A"/>
    <w:rsid w:val="002F1344"/>
    <w:rsid w:val="002F1FB5"/>
    <w:rsid w:val="002F4AB9"/>
    <w:rsid w:val="002F59C9"/>
    <w:rsid w:val="002F62E6"/>
    <w:rsid w:val="002F6D46"/>
    <w:rsid w:val="002F7C7D"/>
    <w:rsid w:val="00300478"/>
    <w:rsid w:val="00301EDE"/>
    <w:rsid w:val="00302D50"/>
    <w:rsid w:val="00310221"/>
    <w:rsid w:val="00310B34"/>
    <w:rsid w:val="00312462"/>
    <w:rsid w:val="003128D3"/>
    <w:rsid w:val="003130A2"/>
    <w:rsid w:val="00313B73"/>
    <w:rsid w:val="00314414"/>
    <w:rsid w:val="003158A8"/>
    <w:rsid w:val="00317F0B"/>
    <w:rsid w:val="0032154F"/>
    <w:rsid w:val="00323805"/>
    <w:rsid w:val="003252BE"/>
    <w:rsid w:val="00325C4A"/>
    <w:rsid w:val="0032650A"/>
    <w:rsid w:val="00330A7A"/>
    <w:rsid w:val="00330CEB"/>
    <w:rsid w:val="003314BA"/>
    <w:rsid w:val="003316E2"/>
    <w:rsid w:val="00331882"/>
    <w:rsid w:val="00331B56"/>
    <w:rsid w:val="00333184"/>
    <w:rsid w:val="0033342B"/>
    <w:rsid w:val="00333480"/>
    <w:rsid w:val="00334397"/>
    <w:rsid w:val="00334A12"/>
    <w:rsid w:val="00337BBC"/>
    <w:rsid w:val="00337BC4"/>
    <w:rsid w:val="00337DBC"/>
    <w:rsid w:val="00337ED3"/>
    <w:rsid w:val="0034169C"/>
    <w:rsid w:val="0034371C"/>
    <w:rsid w:val="00343E0F"/>
    <w:rsid w:val="0034402F"/>
    <w:rsid w:val="00345EA3"/>
    <w:rsid w:val="0034630C"/>
    <w:rsid w:val="00346E4C"/>
    <w:rsid w:val="003502AE"/>
    <w:rsid w:val="00350F6D"/>
    <w:rsid w:val="00351091"/>
    <w:rsid w:val="00352BDC"/>
    <w:rsid w:val="0035319F"/>
    <w:rsid w:val="003559E5"/>
    <w:rsid w:val="00356D19"/>
    <w:rsid w:val="003602C6"/>
    <w:rsid w:val="00360808"/>
    <w:rsid w:val="00360EE3"/>
    <w:rsid w:val="0036146B"/>
    <w:rsid w:val="00362599"/>
    <w:rsid w:val="003626A0"/>
    <w:rsid w:val="00362783"/>
    <w:rsid w:val="00362843"/>
    <w:rsid w:val="00362BC2"/>
    <w:rsid w:val="00364F1E"/>
    <w:rsid w:val="0036615E"/>
    <w:rsid w:val="00366203"/>
    <w:rsid w:val="00366F9A"/>
    <w:rsid w:val="00367D29"/>
    <w:rsid w:val="00367D6D"/>
    <w:rsid w:val="00367EA0"/>
    <w:rsid w:val="0037090D"/>
    <w:rsid w:val="00371C64"/>
    <w:rsid w:val="00372EEC"/>
    <w:rsid w:val="003762A7"/>
    <w:rsid w:val="00381187"/>
    <w:rsid w:val="00381A27"/>
    <w:rsid w:val="00381AC6"/>
    <w:rsid w:val="00382CE5"/>
    <w:rsid w:val="00382EF1"/>
    <w:rsid w:val="00384C75"/>
    <w:rsid w:val="00384CE7"/>
    <w:rsid w:val="00385422"/>
    <w:rsid w:val="00387620"/>
    <w:rsid w:val="0039086E"/>
    <w:rsid w:val="0039131A"/>
    <w:rsid w:val="00391B28"/>
    <w:rsid w:val="00391CA3"/>
    <w:rsid w:val="00393DB0"/>
    <w:rsid w:val="00394DF9"/>
    <w:rsid w:val="003954D9"/>
    <w:rsid w:val="003960C4"/>
    <w:rsid w:val="0039627E"/>
    <w:rsid w:val="00396E2D"/>
    <w:rsid w:val="003A05B4"/>
    <w:rsid w:val="003A07B1"/>
    <w:rsid w:val="003A24D1"/>
    <w:rsid w:val="003A2B4F"/>
    <w:rsid w:val="003A2F6F"/>
    <w:rsid w:val="003A58CE"/>
    <w:rsid w:val="003A5AF8"/>
    <w:rsid w:val="003B08F5"/>
    <w:rsid w:val="003B0A02"/>
    <w:rsid w:val="003B11A0"/>
    <w:rsid w:val="003B125A"/>
    <w:rsid w:val="003B3031"/>
    <w:rsid w:val="003B3544"/>
    <w:rsid w:val="003B3CBB"/>
    <w:rsid w:val="003B40E4"/>
    <w:rsid w:val="003B4202"/>
    <w:rsid w:val="003B42C7"/>
    <w:rsid w:val="003B4938"/>
    <w:rsid w:val="003B55B4"/>
    <w:rsid w:val="003B6E4E"/>
    <w:rsid w:val="003B7B9E"/>
    <w:rsid w:val="003C0913"/>
    <w:rsid w:val="003C0D39"/>
    <w:rsid w:val="003C10D4"/>
    <w:rsid w:val="003C146C"/>
    <w:rsid w:val="003C34C4"/>
    <w:rsid w:val="003C4FFB"/>
    <w:rsid w:val="003D1987"/>
    <w:rsid w:val="003D426B"/>
    <w:rsid w:val="003D621E"/>
    <w:rsid w:val="003D7620"/>
    <w:rsid w:val="003E0A8F"/>
    <w:rsid w:val="003E0BC7"/>
    <w:rsid w:val="003E1028"/>
    <w:rsid w:val="003E204F"/>
    <w:rsid w:val="003E2E15"/>
    <w:rsid w:val="003E36AE"/>
    <w:rsid w:val="003E3A36"/>
    <w:rsid w:val="003E3B46"/>
    <w:rsid w:val="003E3F73"/>
    <w:rsid w:val="003E45F9"/>
    <w:rsid w:val="003E4622"/>
    <w:rsid w:val="003E5873"/>
    <w:rsid w:val="003E691C"/>
    <w:rsid w:val="003E6DB5"/>
    <w:rsid w:val="003F096E"/>
    <w:rsid w:val="003F0A88"/>
    <w:rsid w:val="003F0E38"/>
    <w:rsid w:val="003F1BF0"/>
    <w:rsid w:val="003F220C"/>
    <w:rsid w:val="003F260E"/>
    <w:rsid w:val="003F2B73"/>
    <w:rsid w:val="003F3192"/>
    <w:rsid w:val="003F5257"/>
    <w:rsid w:val="003F60EA"/>
    <w:rsid w:val="003F7B08"/>
    <w:rsid w:val="004018AF"/>
    <w:rsid w:val="00401BA5"/>
    <w:rsid w:val="004022E2"/>
    <w:rsid w:val="00402861"/>
    <w:rsid w:val="004033CA"/>
    <w:rsid w:val="0040555E"/>
    <w:rsid w:val="0040654F"/>
    <w:rsid w:val="00410167"/>
    <w:rsid w:val="004106F5"/>
    <w:rsid w:val="004115D3"/>
    <w:rsid w:val="00412022"/>
    <w:rsid w:val="004124E8"/>
    <w:rsid w:val="00412AF1"/>
    <w:rsid w:val="004131F4"/>
    <w:rsid w:val="0041568D"/>
    <w:rsid w:val="00415FC3"/>
    <w:rsid w:val="004171B5"/>
    <w:rsid w:val="00420919"/>
    <w:rsid w:val="00421553"/>
    <w:rsid w:val="00423886"/>
    <w:rsid w:val="0042431B"/>
    <w:rsid w:val="004249DD"/>
    <w:rsid w:val="00424F88"/>
    <w:rsid w:val="00425765"/>
    <w:rsid w:val="004263E6"/>
    <w:rsid w:val="00426B6F"/>
    <w:rsid w:val="00427433"/>
    <w:rsid w:val="00427865"/>
    <w:rsid w:val="00430407"/>
    <w:rsid w:val="00430CE6"/>
    <w:rsid w:val="00431564"/>
    <w:rsid w:val="00432B9B"/>
    <w:rsid w:val="00433E08"/>
    <w:rsid w:val="00435A06"/>
    <w:rsid w:val="00436B71"/>
    <w:rsid w:val="004370AD"/>
    <w:rsid w:val="0043749D"/>
    <w:rsid w:val="0044055D"/>
    <w:rsid w:val="00440A81"/>
    <w:rsid w:val="0044129A"/>
    <w:rsid w:val="0044155F"/>
    <w:rsid w:val="00441759"/>
    <w:rsid w:val="0044191B"/>
    <w:rsid w:val="00443428"/>
    <w:rsid w:val="0044526E"/>
    <w:rsid w:val="00446DD0"/>
    <w:rsid w:val="00451644"/>
    <w:rsid w:val="00451855"/>
    <w:rsid w:val="0045287A"/>
    <w:rsid w:val="004532A5"/>
    <w:rsid w:val="004547EC"/>
    <w:rsid w:val="00455A1E"/>
    <w:rsid w:val="00456846"/>
    <w:rsid w:val="004574F2"/>
    <w:rsid w:val="0045785C"/>
    <w:rsid w:val="0046137C"/>
    <w:rsid w:val="00462912"/>
    <w:rsid w:val="00464E3B"/>
    <w:rsid w:val="00464EAE"/>
    <w:rsid w:val="00465075"/>
    <w:rsid w:val="004669D0"/>
    <w:rsid w:val="00466AEB"/>
    <w:rsid w:val="004674D2"/>
    <w:rsid w:val="00467A20"/>
    <w:rsid w:val="004708CD"/>
    <w:rsid w:val="00470ACD"/>
    <w:rsid w:val="00471A31"/>
    <w:rsid w:val="00472124"/>
    <w:rsid w:val="004732B5"/>
    <w:rsid w:val="004742D3"/>
    <w:rsid w:val="00475004"/>
    <w:rsid w:val="00475E56"/>
    <w:rsid w:val="00476730"/>
    <w:rsid w:val="004772B9"/>
    <w:rsid w:val="004774D6"/>
    <w:rsid w:val="004776C5"/>
    <w:rsid w:val="00477BFE"/>
    <w:rsid w:val="00481124"/>
    <w:rsid w:val="00482B75"/>
    <w:rsid w:val="004832C0"/>
    <w:rsid w:val="004854D3"/>
    <w:rsid w:val="004854FF"/>
    <w:rsid w:val="00485A3D"/>
    <w:rsid w:val="004865C8"/>
    <w:rsid w:val="00486AE9"/>
    <w:rsid w:val="00486FB5"/>
    <w:rsid w:val="004878B0"/>
    <w:rsid w:val="004914D6"/>
    <w:rsid w:val="004922CB"/>
    <w:rsid w:val="004926FC"/>
    <w:rsid w:val="00494265"/>
    <w:rsid w:val="00497034"/>
    <w:rsid w:val="004A0C10"/>
    <w:rsid w:val="004A0D0B"/>
    <w:rsid w:val="004A0F47"/>
    <w:rsid w:val="004A3959"/>
    <w:rsid w:val="004A3E57"/>
    <w:rsid w:val="004A497A"/>
    <w:rsid w:val="004A4BBF"/>
    <w:rsid w:val="004A5CCC"/>
    <w:rsid w:val="004A60CF"/>
    <w:rsid w:val="004A6A24"/>
    <w:rsid w:val="004A6FA6"/>
    <w:rsid w:val="004B0643"/>
    <w:rsid w:val="004B069B"/>
    <w:rsid w:val="004B270A"/>
    <w:rsid w:val="004B482A"/>
    <w:rsid w:val="004B4B99"/>
    <w:rsid w:val="004B57EC"/>
    <w:rsid w:val="004B6667"/>
    <w:rsid w:val="004B7685"/>
    <w:rsid w:val="004B785C"/>
    <w:rsid w:val="004C0ACC"/>
    <w:rsid w:val="004C1ED5"/>
    <w:rsid w:val="004C216B"/>
    <w:rsid w:val="004C4440"/>
    <w:rsid w:val="004C5041"/>
    <w:rsid w:val="004C55CC"/>
    <w:rsid w:val="004C5AAC"/>
    <w:rsid w:val="004C5BAA"/>
    <w:rsid w:val="004C6450"/>
    <w:rsid w:val="004D09E2"/>
    <w:rsid w:val="004D3070"/>
    <w:rsid w:val="004D3692"/>
    <w:rsid w:val="004D38CF"/>
    <w:rsid w:val="004D66D6"/>
    <w:rsid w:val="004D734D"/>
    <w:rsid w:val="004E16F9"/>
    <w:rsid w:val="004E2561"/>
    <w:rsid w:val="004E2F3D"/>
    <w:rsid w:val="004E3DD5"/>
    <w:rsid w:val="004E4785"/>
    <w:rsid w:val="004E47A8"/>
    <w:rsid w:val="004E5094"/>
    <w:rsid w:val="004E6B12"/>
    <w:rsid w:val="004F03DD"/>
    <w:rsid w:val="004F096A"/>
    <w:rsid w:val="004F1460"/>
    <w:rsid w:val="004F2B60"/>
    <w:rsid w:val="004F3E4C"/>
    <w:rsid w:val="004F3F2A"/>
    <w:rsid w:val="004F5065"/>
    <w:rsid w:val="004F5AA7"/>
    <w:rsid w:val="004F6343"/>
    <w:rsid w:val="005010AE"/>
    <w:rsid w:val="0050283B"/>
    <w:rsid w:val="00502DDE"/>
    <w:rsid w:val="00504DE2"/>
    <w:rsid w:val="00505315"/>
    <w:rsid w:val="00507B3B"/>
    <w:rsid w:val="0051048C"/>
    <w:rsid w:val="00513038"/>
    <w:rsid w:val="005144E7"/>
    <w:rsid w:val="00516335"/>
    <w:rsid w:val="0051645A"/>
    <w:rsid w:val="00516B91"/>
    <w:rsid w:val="00516BE1"/>
    <w:rsid w:val="00520322"/>
    <w:rsid w:val="00521B0B"/>
    <w:rsid w:val="0052370F"/>
    <w:rsid w:val="00523796"/>
    <w:rsid w:val="005237D6"/>
    <w:rsid w:val="00525803"/>
    <w:rsid w:val="0052673B"/>
    <w:rsid w:val="005274CC"/>
    <w:rsid w:val="005278B7"/>
    <w:rsid w:val="005308D1"/>
    <w:rsid w:val="00530C23"/>
    <w:rsid w:val="005316B2"/>
    <w:rsid w:val="005328C4"/>
    <w:rsid w:val="00532A13"/>
    <w:rsid w:val="0053544F"/>
    <w:rsid w:val="005357E2"/>
    <w:rsid w:val="00537925"/>
    <w:rsid w:val="00540BA6"/>
    <w:rsid w:val="00541845"/>
    <w:rsid w:val="00542494"/>
    <w:rsid w:val="00542D67"/>
    <w:rsid w:val="0054320F"/>
    <w:rsid w:val="00543360"/>
    <w:rsid w:val="005436EE"/>
    <w:rsid w:val="0054426F"/>
    <w:rsid w:val="005455E5"/>
    <w:rsid w:val="00545837"/>
    <w:rsid w:val="005464B0"/>
    <w:rsid w:val="0054731C"/>
    <w:rsid w:val="005473F2"/>
    <w:rsid w:val="00550A32"/>
    <w:rsid w:val="00550F89"/>
    <w:rsid w:val="00552900"/>
    <w:rsid w:val="005545D2"/>
    <w:rsid w:val="00555317"/>
    <w:rsid w:val="005578AD"/>
    <w:rsid w:val="00560316"/>
    <w:rsid w:val="00561719"/>
    <w:rsid w:val="005621C8"/>
    <w:rsid w:val="00562288"/>
    <w:rsid w:val="00563703"/>
    <w:rsid w:val="00564CA0"/>
    <w:rsid w:val="0056543A"/>
    <w:rsid w:val="00565DBF"/>
    <w:rsid w:val="00565ECF"/>
    <w:rsid w:val="0056676F"/>
    <w:rsid w:val="00566944"/>
    <w:rsid w:val="00567053"/>
    <w:rsid w:val="005670E4"/>
    <w:rsid w:val="00567270"/>
    <w:rsid w:val="005724C9"/>
    <w:rsid w:val="005725E5"/>
    <w:rsid w:val="00572AFD"/>
    <w:rsid w:val="0057363D"/>
    <w:rsid w:val="00574B82"/>
    <w:rsid w:val="00574DF8"/>
    <w:rsid w:val="0057513A"/>
    <w:rsid w:val="00575AE0"/>
    <w:rsid w:val="00577134"/>
    <w:rsid w:val="00577755"/>
    <w:rsid w:val="00577A41"/>
    <w:rsid w:val="00577CE1"/>
    <w:rsid w:val="0058157F"/>
    <w:rsid w:val="00583017"/>
    <w:rsid w:val="00584305"/>
    <w:rsid w:val="005846B3"/>
    <w:rsid w:val="00584C9D"/>
    <w:rsid w:val="0058502A"/>
    <w:rsid w:val="0058524D"/>
    <w:rsid w:val="00587F41"/>
    <w:rsid w:val="0059650D"/>
    <w:rsid w:val="00596C30"/>
    <w:rsid w:val="00596D82"/>
    <w:rsid w:val="0059724B"/>
    <w:rsid w:val="00597299"/>
    <w:rsid w:val="005A2777"/>
    <w:rsid w:val="005A311E"/>
    <w:rsid w:val="005A3D4D"/>
    <w:rsid w:val="005A5616"/>
    <w:rsid w:val="005A56D3"/>
    <w:rsid w:val="005A6168"/>
    <w:rsid w:val="005A70D9"/>
    <w:rsid w:val="005A727B"/>
    <w:rsid w:val="005A79C2"/>
    <w:rsid w:val="005A7F59"/>
    <w:rsid w:val="005B0314"/>
    <w:rsid w:val="005B0417"/>
    <w:rsid w:val="005B0AE0"/>
    <w:rsid w:val="005B15BB"/>
    <w:rsid w:val="005B2B82"/>
    <w:rsid w:val="005B442C"/>
    <w:rsid w:val="005B4BE5"/>
    <w:rsid w:val="005B55B3"/>
    <w:rsid w:val="005B586C"/>
    <w:rsid w:val="005B58B7"/>
    <w:rsid w:val="005B5DDB"/>
    <w:rsid w:val="005B61D3"/>
    <w:rsid w:val="005C0469"/>
    <w:rsid w:val="005C0D0C"/>
    <w:rsid w:val="005C0DD4"/>
    <w:rsid w:val="005C1821"/>
    <w:rsid w:val="005C1AB9"/>
    <w:rsid w:val="005C30D0"/>
    <w:rsid w:val="005C33B8"/>
    <w:rsid w:val="005C44D4"/>
    <w:rsid w:val="005C51AD"/>
    <w:rsid w:val="005C5F39"/>
    <w:rsid w:val="005C65F7"/>
    <w:rsid w:val="005C6945"/>
    <w:rsid w:val="005C6E98"/>
    <w:rsid w:val="005C7B0D"/>
    <w:rsid w:val="005D010B"/>
    <w:rsid w:val="005D019B"/>
    <w:rsid w:val="005D1E49"/>
    <w:rsid w:val="005D2B4C"/>
    <w:rsid w:val="005D3097"/>
    <w:rsid w:val="005D42D1"/>
    <w:rsid w:val="005D434E"/>
    <w:rsid w:val="005E061E"/>
    <w:rsid w:val="005E2F41"/>
    <w:rsid w:val="005E3190"/>
    <w:rsid w:val="005E3C71"/>
    <w:rsid w:val="005E3CDB"/>
    <w:rsid w:val="005E5664"/>
    <w:rsid w:val="005E5E89"/>
    <w:rsid w:val="005E6016"/>
    <w:rsid w:val="005F0CF4"/>
    <w:rsid w:val="005F10C3"/>
    <w:rsid w:val="005F17BC"/>
    <w:rsid w:val="005F523E"/>
    <w:rsid w:val="005F5587"/>
    <w:rsid w:val="005F74D8"/>
    <w:rsid w:val="005F7FBB"/>
    <w:rsid w:val="00601EF3"/>
    <w:rsid w:val="006035E0"/>
    <w:rsid w:val="0060383E"/>
    <w:rsid w:val="00604680"/>
    <w:rsid w:val="0060580F"/>
    <w:rsid w:val="00605D20"/>
    <w:rsid w:val="0060796D"/>
    <w:rsid w:val="00610955"/>
    <w:rsid w:val="0061110E"/>
    <w:rsid w:val="006124EA"/>
    <w:rsid w:val="006141E4"/>
    <w:rsid w:val="00614AA4"/>
    <w:rsid w:val="00616F18"/>
    <w:rsid w:val="00617066"/>
    <w:rsid w:val="00617607"/>
    <w:rsid w:val="00617899"/>
    <w:rsid w:val="006200FC"/>
    <w:rsid w:val="0062171C"/>
    <w:rsid w:val="006218D5"/>
    <w:rsid w:val="006236B7"/>
    <w:rsid w:val="00623F4E"/>
    <w:rsid w:val="006314F9"/>
    <w:rsid w:val="00633A87"/>
    <w:rsid w:val="00633EBB"/>
    <w:rsid w:val="00636737"/>
    <w:rsid w:val="00637693"/>
    <w:rsid w:val="00640951"/>
    <w:rsid w:val="00641205"/>
    <w:rsid w:val="00641620"/>
    <w:rsid w:val="006418E3"/>
    <w:rsid w:val="00641987"/>
    <w:rsid w:val="0064245C"/>
    <w:rsid w:val="006432BC"/>
    <w:rsid w:val="006445C5"/>
    <w:rsid w:val="00645A4E"/>
    <w:rsid w:val="00647449"/>
    <w:rsid w:val="00647F6E"/>
    <w:rsid w:val="00650057"/>
    <w:rsid w:val="00650DCF"/>
    <w:rsid w:val="00650EE5"/>
    <w:rsid w:val="00651A41"/>
    <w:rsid w:val="00651DDB"/>
    <w:rsid w:val="00653F2A"/>
    <w:rsid w:val="00654ABE"/>
    <w:rsid w:val="006563B7"/>
    <w:rsid w:val="0065687B"/>
    <w:rsid w:val="00656B22"/>
    <w:rsid w:val="00657239"/>
    <w:rsid w:val="00657939"/>
    <w:rsid w:val="00660353"/>
    <w:rsid w:val="006603A9"/>
    <w:rsid w:val="006617D6"/>
    <w:rsid w:val="00663594"/>
    <w:rsid w:val="006707A2"/>
    <w:rsid w:val="00670F60"/>
    <w:rsid w:val="00671E50"/>
    <w:rsid w:val="006720DA"/>
    <w:rsid w:val="006723AA"/>
    <w:rsid w:val="00672998"/>
    <w:rsid w:val="006761BF"/>
    <w:rsid w:val="00676C4D"/>
    <w:rsid w:val="006775F8"/>
    <w:rsid w:val="006779E2"/>
    <w:rsid w:val="006808C4"/>
    <w:rsid w:val="00682DA1"/>
    <w:rsid w:val="006839D3"/>
    <w:rsid w:val="00685DA5"/>
    <w:rsid w:val="00687552"/>
    <w:rsid w:val="006908D0"/>
    <w:rsid w:val="00690C79"/>
    <w:rsid w:val="006945F1"/>
    <w:rsid w:val="00696143"/>
    <w:rsid w:val="00696C17"/>
    <w:rsid w:val="00696DB8"/>
    <w:rsid w:val="00697634"/>
    <w:rsid w:val="006A05B9"/>
    <w:rsid w:val="006A0E61"/>
    <w:rsid w:val="006A25E9"/>
    <w:rsid w:val="006A25FF"/>
    <w:rsid w:val="006A2B9D"/>
    <w:rsid w:val="006A30F1"/>
    <w:rsid w:val="006A375D"/>
    <w:rsid w:val="006A4191"/>
    <w:rsid w:val="006A429B"/>
    <w:rsid w:val="006A4E26"/>
    <w:rsid w:val="006A50F4"/>
    <w:rsid w:val="006A5FBA"/>
    <w:rsid w:val="006A646D"/>
    <w:rsid w:val="006B004D"/>
    <w:rsid w:val="006B0311"/>
    <w:rsid w:val="006B1239"/>
    <w:rsid w:val="006B12DC"/>
    <w:rsid w:val="006B2EAC"/>
    <w:rsid w:val="006B35FF"/>
    <w:rsid w:val="006B478E"/>
    <w:rsid w:val="006B4A2A"/>
    <w:rsid w:val="006B76B0"/>
    <w:rsid w:val="006B7D86"/>
    <w:rsid w:val="006C0682"/>
    <w:rsid w:val="006C0739"/>
    <w:rsid w:val="006C10C1"/>
    <w:rsid w:val="006C1503"/>
    <w:rsid w:val="006C1CD4"/>
    <w:rsid w:val="006C2735"/>
    <w:rsid w:val="006C2799"/>
    <w:rsid w:val="006C47C8"/>
    <w:rsid w:val="006C4B64"/>
    <w:rsid w:val="006C4E51"/>
    <w:rsid w:val="006C5593"/>
    <w:rsid w:val="006C55FC"/>
    <w:rsid w:val="006C5D43"/>
    <w:rsid w:val="006C6D3E"/>
    <w:rsid w:val="006C778D"/>
    <w:rsid w:val="006D0698"/>
    <w:rsid w:val="006D06D5"/>
    <w:rsid w:val="006D06D7"/>
    <w:rsid w:val="006D1164"/>
    <w:rsid w:val="006D15B9"/>
    <w:rsid w:val="006D1CF1"/>
    <w:rsid w:val="006D26A6"/>
    <w:rsid w:val="006D3B2C"/>
    <w:rsid w:val="006D50A2"/>
    <w:rsid w:val="006D51B0"/>
    <w:rsid w:val="006D5C72"/>
    <w:rsid w:val="006D6366"/>
    <w:rsid w:val="006D7A2B"/>
    <w:rsid w:val="006E0BCE"/>
    <w:rsid w:val="006E1E6A"/>
    <w:rsid w:val="006E2838"/>
    <w:rsid w:val="006E4CE2"/>
    <w:rsid w:val="006E4D69"/>
    <w:rsid w:val="006F0CD9"/>
    <w:rsid w:val="006F12B4"/>
    <w:rsid w:val="006F23F6"/>
    <w:rsid w:val="006F256B"/>
    <w:rsid w:val="006F2DE3"/>
    <w:rsid w:val="006F2F65"/>
    <w:rsid w:val="006F5CF9"/>
    <w:rsid w:val="006F5F9E"/>
    <w:rsid w:val="00700595"/>
    <w:rsid w:val="0070216A"/>
    <w:rsid w:val="007026E1"/>
    <w:rsid w:val="00704265"/>
    <w:rsid w:val="00704495"/>
    <w:rsid w:val="00704820"/>
    <w:rsid w:val="00704A31"/>
    <w:rsid w:val="00704BD8"/>
    <w:rsid w:val="007072C7"/>
    <w:rsid w:val="007116B4"/>
    <w:rsid w:val="00711B97"/>
    <w:rsid w:val="007124B9"/>
    <w:rsid w:val="007132AA"/>
    <w:rsid w:val="0071491D"/>
    <w:rsid w:val="0071533C"/>
    <w:rsid w:val="00715347"/>
    <w:rsid w:val="00716137"/>
    <w:rsid w:val="00716219"/>
    <w:rsid w:val="0072110C"/>
    <w:rsid w:val="00722AAD"/>
    <w:rsid w:val="0072336A"/>
    <w:rsid w:val="00723F58"/>
    <w:rsid w:val="0072538F"/>
    <w:rsid w:val="00727E53"/>
    <w:rsid w:val="00730D75"/>
    <w:rsid w:val="00731757"/>
    <w:rsid w:val="00731C42"/>
    <w:rsid w:val="0073257C"/>
    <w:rsid w:val="00733214"/>
    <w:rsid w:val="007363D3"/>
    <w:rsid w:val="00736D34"/>
    <w:rsid w:val="007376E8"/>
    <w:rsid w:val="00737AB3"/>
    <w:rsid w:val="0074011F"/>
    <w:rsid w:val="00740ED6"/>
    <w:rsid w:val="00740FD9"/>
    <w:rsid w:val="00741404"/>
    <w:rsid w:val="00741C67"/>
    <w:rsid w:val="00742284"/>
    <w:rsid w:val="0074505C"/>
    <w:rsid w:val="007450EC"/>
    <w:rsid w:val="0074755A"/>
    <w:rsid w:val="00747692"/>
    <w:rsid w:val="00750A6E"/>
    <w:rsid w:val="00750E94"/>
    <w:rsid w:val="0075200F"/>
    <w:rsid w:val="007538D3"/>
    <w:rsid w:val="00753BD6"/>
    <w:rsid w:val="00754408"/>
    <w:rsid w:val="007553C6"/>
    <w:rsid w:val="00755518"/>
    <w:rsid w:val="007562EA"/>
    <w:rsid w:val="007563E2"/>
    <w:rsid w:val="00756F86"/>
    <w:rsid w:val="0075728C"/>
    <w:rsid w:val="007578DB"/>
    <w:rsid w:val="0076054C"/>
    <w:rsid w:val="0076103B"/>
    <w:rsid w:val="007611F1"/>
    <w:rsid w:val="0076268B"/>
    <w:rsid w:val="00762C59"/>
    <w:rsid w:val="0076395C"/>
    <w:rsid w:val="00764004"/>
    <w:rsid w:val="0076545E"/>
    <w:rsid w:val="00765B97"/>
    <w:rsid w:val="00770C25"/>
    <w:rsid w:val="007711C0"/>
    <w:rsid w:val="0077259F"/>
    <w:rsid w:val="0077310D"/>
    <w:rsid w:val="007731E5"/>
    <w:rsid w:val="00774939"/>
    <w:rsid w:val="007757B5"/>
    <w:rsid w:val="00776904"/>
    <w:rsid w:val="007803F6"/>
    <w:rsid w:val="00781C24"/>
    <w:rsid w:val="0078212C"/>
    <w:rsid w:val="007826C9"/>
    <w:rsid w:val="00784147"/>
    <w:rsid w:val="0078451B"/>
    <w:rsid w:val="00784CB6"/>
    <w:rsid w:val="007851EE"/>
    <w:rsid w:val="007855C7"/>
    <w:rsid w:val="0078580D"/>
    <w:rsid w:val="0078587F"/>
    <w:rsid w:val="00785966"/>
    <w:rsid w:val="00790B2E"/>
    <w:rsid w:val="00791376"/>
    <w:rsid w:val="00793518"/>
    <w:rsid w:val="00793CC7"/>
    <w:rsid w:val="0079454B"/>
    <w:rsid w:val="00795CA2"/>
    <w:rsid w:val="00796299"/>
    <w:rsid w:val="00796723"/>
    <w:rsid w:val="00796AB4"/>
    <w:rsid w:val="007979A9"/>
    <w:rsid w:val="007A00BC"/>
    <w:rsid w:val="007A0160"/>
    <w:rsid w:val="007A018D"/>
    <w:rsid w:val="007A194F"/>
    <w:rsid w:val="007A28C5"/>
    <w:rsid w:val="007A41F5"/>
    <w:rsid w:val="007A4ABB"/>
    <w:rsid w:val="007A4F12"/>
    <w:rsid w:val="007A6CFA"/>
    <w:rsid w:val="007A7139"/>
    <w:rsid w:val="007A7896"/>
    <w:rsid w:val="007A7DF6"/>
    <w:rsid w:val="007B014C"/>
    <w:rsid w:val="007B1EEB"/>
    <w:rsid w:val="007B29DD"/>
    <w:rsid w:val="007B5520"/>
    <w:rsid w:val="007B57F5"/>
    <w:rsid w:val="007B6055"/>
    <w:rsid w:val="007B6BAA"/>
    <w:rsid w:val="007B76F4"/>
    <w:rsid w:val="007C0400"/>
    <w:rsid w:val="007C215C"/>
    <w:rsid w:val="007C234F"/>
    <w:rsid w:val="007C42A0"/>
    <w:rsid w:val="007C543D"/>
    <w:rsid w:val="007C561D"/>
    <w:rsid w:val="007C7A16"/>
    <w:rsid w:val="007D002A"/>
    <w:rsid w:val="007D03B1"/>
    <w:rsid w:val="007D3758"/>
    <w:rsid w:val="007D4BCF"/>
    <w:rsid w:val="007D51E4"/>
    <w:rsid w:val="007D5AC6"/>
    <w:rsid w:val="007D7413"/>
    <w:rsid w:val="007D76DA"/>
    <w:rsid w:val="007E049F"/>
    <w:rsid w:val="007E16A6"/>
    <w:rsid w:val="007E1828"/>
    <w:rsid w:val="007E1991"/>
    <w:rsid w:val="007E471F"/>
    <w:rsid w:val="007E4CDB"/>
    <w:rsid w:val="007E589C"/>
    <w:rsid w:val="007E5D00"/>
    <w:rsid w:val="007E70DF"/>
    <w:rsid w:val="007E7630"/>
    <w:rsid w:val="007F0315"/>
    <w:rsid w:val="007F129F"/>
    <w:rsid w:val="007F1FE7"/>
    <w:rsid w:val="007F24C7"/>
    <w:rsid w:val="007F2AB0"/>
    <w:rsid w:val="007F33D8"/>
    <w:rsid w:val="007F3A43"/>
    <w:rsid w:val="007F3ED1"/>
    <w:rsid w:val="007F4787"/>
    <w:rsid w:val="007F790F"/>
    <w:rsid w:val="007F7AD5"/>
    <w:rsid w:val="0080078B"/>
    <w:rsid w:val="0080096C"/>
    <w:rsid w:val="00801240"/>
    <w:rsid w:val="008014AA"/>
    <w:rsid w:val="00801BB3"/>
    <w:rsid w:val="00802CE5"/>
    <w:rsid w:val="00803565"/>
    <w:rsid w:val="00804034"/>
    <w:rsid w:val="00804A9C"/>
    <w:rsid w:val="008050EE"/>
    <w:rsid w:val="00805B38"/>
    <w:rsid w:val="0080623F"/>
    <w:rsid w:val="0080684C"/>
    <w:rsid w:val="00806971"/>
    <w:rsid w:val="00807168"/>
    <w:rsid w:val="00810CE8"/>
    <w:rsid w:val="00811319"/>
    <w:rsid w:val="008118B5"/>
    <w:rsid w:val="00812E0F"/>
    <w:rsid w:val="008132B1"/>
    <w:rsid w:val="00814380"/>
    <w:rsid w:val="00814F5B"/>
    <w:rsid w:val="00815972"/>
    <w:rsid w:val="00815F22"/>
    <w:rsid w:val="00817407"/>
    <w:rsid w:val="00817FDB"/>
    <w:rsid w:val="00820647"/>
    <w:rsid w:val="00820764"/>
    <w:rsid w:val="00822FE4"/>
    <w:rsid w:val="008235A4"/>
    <w:rsid w:val="00825E9B"/>
    <w:rsid w:val="00825F4C"/>
    <w:rsid w:val="00830E3C"/>
    <w:rsid w:val="00831A48"/>
    <w:rsid w:val="00831E80"/>
    <w:rsid w:val="008324E7"/>
    <w:rsid w:val="0083300A"/>
    <w:rsid w:val="00834230"/>
    <w:rsid w:val="008348E6"/>
    <w:rsid w:val="00835273"/>
    <w:rsid w:val="00835961"/>
    <w:rsid w:val="00836371"/>
    <w:rsid w:val="008366DA"/>
    <w:rsid w:val="00836B0F"/>
    <w:rsid w:val="008400F8"/>
    <w:rsid w:val="00840CDD"/>
    <w:rsid w:val="008426FA"/>
    <w:rsid w:val="00843009"/>
    <w:rsid w:val="00844260"/>
    <w:rsid w:val="008442A3"/>
    <w:rsid w:val="00844720"/>
    <w:rsid w:val="00845832"/>
    <w:rsid w:val="00846836"/>
    <w:rsid w:val="00852413"/>
    <w:rsid w:val="0085268F"/>
    <w:rsid w:val="00854781"/>
    <w:rsid w:val="00854D10"/>
    <w:rsid w:val="00855AD5"/>
    <w:rsid w:val="00855B2E"/>
    <w:rsid w:val="00855F57"/>
    <w:rsid w:val="00856AC2"/>
    <w:rsid w:val="008616D9"/>
    <w:rsid w:val="00864D75"/>
    <w:rsid w:val="0086534D"/>
    <w:rsid w:val="008670E2"/>
    <w:rsid w:val="008710E5"/>
    <w:rsid w:val="00871CAE"/>
    <w:rsid w:val="008722FD"/>
    <w:rsid w:val="00872D26"/>
    <w:rsid w:val="008755B4"/>
    <w:rsid w:val="00875920"/>
    <w:rsid w:val="00876479"/>
    <w:rsid w:val="0087660B"/>
    <w:rsid w:val="00877B03"/>
    <w:rsid w:val="008808C9"/>
    <w:rsid w:val="00880FD2"/>
    <w:rsid w:val="008823C6"/>
    <w:rsid w:val="00882B2B"/>
    <w:rsid w:val="00882E30"/>
    <w:rsid w:val="008845D9"/>
    <w:rsid w:val="00884CE8"/>
    <w:rsid w:val="00885D42"/>
    <w:rsid w:val="00887F5D"/>
    <w:rsid w:val="008921F8"/>
    <w:rsid w:val="00892916"/>
    <w:rsid w:val="00893408"/>
    <w:rsid w:val="00893792"/>
    <w:rsid w:val="008940EB"/>
    <w:rsid w:val="00894307"/>
    <w:rsid w:val="00894C91"/>
    <w:rsid w:val="008A26E8"/>
    <w:rsid w:val="008A3A6F"/>
    <w:rsid w:val="008A3E22"/>
    <w:rsid w:val="008A41CE"/>
    <w:rsid w:val="008A428B"/>
    <w:rsid w:val="008A4F09"/>
    <w:rsid w:val="008A558B"/>
    <w:rsid w:val="008A582E"/>
    <w:rsid w:val="008A714F"/>
    <w:rsid w:val="008B1ACA"/>
    <w:rsid w:val="008B397C"/>
    <w:rsid w:val="008B3B86"/>
    <w:rsid w:val="008B3C75"/>
    <w:rsid w:val="008B44E5"/>
    <w:rsid w:val="008B4D8D"/>
    <w:rsid w:val="008B54CD"/>
    <w:rsid w:val="008B5F34"/>
    <w:rsid w:val="008B65C4"/>
    <w:rsid w:val="008B7B11"/>
    <w:rsid w:val="008C0DC0"/>
    <w:rsid w:val="008C3C15"/>
    <w:rsid w:val="008C433D"/>
    <w:rsid w:val="008C6363"/>
    <w:rsid w:val="008C6419"/>
    <w:rsid w:val="008C71DF"/>
    <w:rsid w:val="008C78F4"/>
    <w:rsid w:val="008C7977"/>
    <w:rsid w:val="008D02EB"/>
    <w:rsid w:val="008D1DD7"/>
    <w:rsid w:val="008D33E6"/>
    <w:rsid w:val="008D50CC"/>
    <w:rsid w:val="008D6DD2"/>
    <w:rsid w:val="008D6E48"/>
    <w:rsid w:val="008D6F4B"/>
    <w:rsid w:val="008D7D96"/>
    <w:rsid w:val="008D7DB7"/>
    <w:rsid w:val="008E048B"/>
    <w:rsid w:val="008E06C7"/>
    <w:rsid w:val="008E127E"/>
    <w:rsid w:val="008E2611"/>
    <w:rsid w:val="008E491B"/>
    <w:rsid w:val="008E4F15"/>
    <w:rsid w:val="008E5305"/>
    <w:rsid w:val="008E706D"/>
    <w:rsid w:val="008E7E26"/>
    <w:rsid w:val="008F1234"/>
    <w:rsid w:val="008F270F"/>
    <w:rsid w:val="008F2C0B"/>
    <w:rsid w:val="008F2F40"/>
    <w:rsid w:val="008F4269"/>
    <w:rsid w:val="008F4CF2"/>
    <w:rsid w:val="008F5712"/>
    <w:rsid w:val="008F6BCB"/>
    <w:rsid w:val="008F75B2"/>
    <w:rsid w:val="009002DB"/>
    <w:rsid w:val="009005EE"/>
    <w:rsid w:val="00900737"/>
    <w:rsid w:val="0090152A"/>
    <w:rsid w:val="00902609"/>
    <w:rsid w:val="00902BDA"/>
    <w:rsid w:val="00902FEB"/>
    <w:rsid w:val="00903272"/>
    <w:rsid w:val="00903C44"/>
    <w:rsid w:val="0090416A"/>
    <w:rsid w:val="00905292"/>
    <w:rsid w:val="00905E3C"/>
    <w:rsid w:val="0090645C"/>
    <w:rsid w:val="00907FC2"/>
    <w:rsid w:val="00910663"/>
    <w:rsid w:val="009109F8"/>
    <w:rsid w:val="00911274"/>
    <w:rsid w:val="00911918"/>
    <w:rsid w:val="00912619"/>
    <w:rsid w:val="00913B4D"/>
    <w:rsid w:val="00916CE0"/>
    <w:rsid w:val="00917268"/>
    <w:rsid w:val="0092058C"/>
    <w:rsid w:val="00920860"/>
    <w:rsid w:val="00921402"/>
    <w:rsid w:val="0092460D"/>
    <w:rsid w:val="0093046B"/>
    <w:rsid w:val="009310EE"/>
    <w:rsid w:val="00931DCC"/>
    <w:rsid w:val="009346D9"/>
    <w:rsid w:val="00936AA1"/>
    <w:rsid w:val="00937EED"/>
    <w:rsid w:val="00945125"/>
    <w:rsid w:val="00945DE4"/>
    <w:rsid w:val="00947BC6"/>
    <w:rsid w:val="00951B8F"/>
    <w:rsid w:val="009525C8"/>
    <w:rsid w:val="009541EA"/>
    <w:rsid w:val="0095618C"/>
    <w:rsid w:val="0095680E"/>
    <w:rsid w:val="009569DB"/>
    <w:rsid w:val="00956FC5"/>
    <w:rsid w:val="00957556"/>
    <w:rsid w:val="009600F7"/>
    <w:rsid w:val="009601C7"/>
    <w:rsid w:val="00960317"/>
    <w:rsid w:val="00961004"/>
    <w:rsid w:val="009620C8"/>
    <w:rsid w:val="00963264"/>
    <w:rsid w:val="0096333F"/>
    <w:rsid w:val="0096381C"/>
    <w:rsid w:val="009638BF"/>
    <w:rsid w:val="00964E85"/>
    <w:rsid w:val="0097295D"/>
    <w:rsid w:val="009742BD"/>
    <w:rsid w:val="00974FC3"/>
    <w:rsid w:val="00975A8E"/>
    <w:rsid w:val="009770CB"/>
    <w:rsid w:val="00980FAA"/>
    <w:rsid w:val="00981677"/>
    <w:rsid w:val="009819EC"/>
    <w:rsid w:val="0098238B"/>
    <w:rsid w:val="009836B7"/>
    <w:rsid w:val="00986F5B"/>
    <w:rsid w:val="00990B44"/>
    <w:rsid w:val="00991324"/>
    <w:rsid w:val="009926F5"/>
    <w:rsid w:val="00992F3F"/>
    <w:rsid w:val="009930F4"/>
    <w:rsid w:val="00993D0F"/>
    <w:rsid w:val="0099521A"/>
    <w:rsid w:val="00996750"/>
    <w:rsid w:val="00997421"/>
    <w:rsid w:val="00997A8E"/>
    <w:rsid w:val="009A0723"/>
    <w:rsid w:val="009A1392"/>
    <w:rsid w:val="009A1F46"/>
    <w:rsid w:val="009A201F"/>
    <w:rsid w:val="009A22A5"/>
    <w:rsid w:val="009A2D8B"/>
    <w:rsid w:val="009A3986"/>
    <w:rsid w:val="009A49C7"/>
    <w:rsid w:val="009A50A2"/>
    <w:rsid w:val="009A7C4B"/>
    <w:rsid w:val="009A7E76"/>
    <w:rsid w:val="009B0231"/>
    <w:rsid w:val="009B0831"/>
    <w:rsid w:val="009B0B6B"/>
    <w:rsid w:val="009B1527"/>
    <w:rsid w:val="009B2FE8"/>
    <w:rsid w:val="009B3869"/>
    <w:rsid w:val="009B6DCD"/>
    <w:rsid w:val="009B774B"/>
    <w:rsid w:val="009B7C4B"/>
    <w:rsid w:val="009C0502"/>
    <w:rsid w:val="009C0F1C"/>
    <w:rsid w:val="009C149C"/>
    <w:rsid w:val="009C1BA2"/>
    <w:rsid w:val="009C229B"/>
    <w:rsid w:val="009C2785"/>
    <w:rsid w:val="009C3A6B"/>
    <w:rsid w:val="009C3E39"/>
    <w:rsid w:val="009C7EA5"/>
    <w:rsid w:val="009D09EE"/>
    <w:rsid w:val="009D0A85"/>
    <w:rsid w:val="009D21E3"/>
    <w:rsid w:val="009D23FE"/>
    <w:rsid w:val="009D2D3F"/>
    <w:rsid w:val="009D3432"/>
    <w:rsid w:val="009D3564"/>
    <w:rsid w:val="009D5185"/>
    <w:rsid w:val="009D5704"/>
    <w:rsid w:val="009D78A4"/>
    <w:rsid w:val="009D7BAE"/>
    <w:rsid w:val="009E0D31"/>
    <w:rsid w:val="009E1FD6"/>
    <w:rsid w:val="009E2008"/>
    <w:rsid w:val="009E26D3"/>
    <w:rsid w:val="009E3C0A"/>
    <w:rsid w:val="009E420C"/>
    <w:rsid w:val="009E4EF4"/>
    <w:rsid w:val="009E5929"/>
    <w:rsid w:val="009E6CA8"/>
    <w:rsid w:val="009E73C8"/>
    <w:rsid w:val="009E749B"/>
    <w:rsid w:val="009F1499"/>
    <w:rsid w:val="009F19A5"/>
    <w:rsid w:val="009F1E0A"/>
    <w:rsid w:val="009F209F"/>
    <w:rsid w:val="009F39C8"/>
    <w:rsid w:val="009F4614"/>
    <w:rsid w:val="009F4656"/>
    <w:rsid w:val="009F5727"/>
    <w:rsid w:val="009F677B"/>
    <w:rsid w:val="00A00077"/>
    <w:rsid w:val="00A011C2"/>
    <w:rsid w:val="00A0228F"/>
    <w:rsid w:val="00A04167"/>
    <w:rsid w:val="00A045A2"/>
    <w:rsid w:val="00A049AA"/>
    <w:rsid w:val="00A04BF7"/>
    <w:rsid w:val="00A0607C"/>
    <w:rsid w:val="00A0610E"/>
    <w:rsid w:val="00A061D7"/>
    <w:rsid w:val="00A06E75"/>
    <w:rsid w:val="00A073B5"/>
    <w:rsid w:val="00A10774"/>
    <w:rsid w:val="00A11A17"/>
    <w:rsid w:val="00A1266A"/>
    <w:rsid w:val="00A13A31"/>
    <w:rsid w:val="00A13FE0"/>
    <w:rsid w:val="00A15C8F"/>
    <w:rsid w:val="00A16827"/>
    <w:rsid w:val="00A17007"/>
    <w:rsid w:val="00A1785B"/>
    <w:rsid w:val="00A17B13"/>
    <w:rsid w:val="00A20716"/>
    <w:rsid w:val="00A2211C"/>
    <w:rsid w:val="00A23123"/>
    <w:rsid w:val="00A231D4"/>
    <w:rsid w:val="00A2351F"/>
    <w:rsid w:val="00A2359C"/>
    <w:rsid w:val="00A239D0"/>
    <w:rsid w:val="00A240E7"/>
    <w:rsid w:val="00A25208"/>
    <w:rsid w:val="00A25702"/>
    <w:rsid w:val="00A26AA5"/>
    <w:rsid w:val="00A270AA"/>
    <w:rsid w:val="00A2784C"/>
    <w:rsid w:val="00A27A53"/>
    <w:rsid w:val="00A27BC1"/>
    <w:rsid w:val="00A30951"/>
    <w:rsid w:val="00A30BDF"/>
    <w:rsid w:val="00A311BF"/>
    <w:rsid w:val="00A317E7"/>
    <w:rsid w:val="00A32D5F"/>
    <w:rsid w:val="00A4031B"/>
    <w:rsid w:val="00A4077A"/>
    <w:rsid w:val="00A420CA"/>
    <w:rsid w:val="00A43200"/>
    <w:rsid w:val="00A44354"/>
    <w:rsid w:val="00A452C6"/>
    <w:rsid w:val="00A46D47"/>
    <w:rsid w:val="00A478BD"/>
    <w:rsid w:val="00A5178B"/>
    <w:rsid w:val="00A518FD"/>
    <w:rsid w:val="00A51FF2"/>
    <w:rsid w:val="00A5397D"/>
    <w:rsid w:val="00A54523"/>
    <w:rsid w:val="00A60B8A"/>
    <w:rsid w:val="00A61357"/>
    <w:rsid w:val="00A64F3D"/>
    <w:rsid w:val="00A65B4E"/>
    <w:rsid w:val="00A67613"/>
    <w:rsid w:val="00A70446"/>
    <w:rsid w:val="00A706A0"/>
    <w:rsid w:val="00A71528"/>
    <w:rsid w:val="00A72DCF"/>
    <w:rsid w:val="00A73CFE"/>
    <w:rsid w:val="00A73DCD"/>
    <w:rsid w:val="00A73DCE"/>
    <w:rsid w:val="00A73F65"/>
    <w:rsid w:val="00A76087"/>
    <w:rsid w:val="00A77235"/>
    <w:rsid w:val="00A772D1"/>
    <w:rsid w:val="00A77842"/>
    <w:rsid w:val="00A77BF1"/>
    <w:rsid w:val="00A815CD"/>
    <w:rsid w:val="00A81F3B"/>
    <w:rsid w:val="00A82ABA"/>
    <w:rsid w:val="00A8568D"/>
    <w:rsid w:val="00A85B90"/>
    <w:rsid w:val="00A86F9C"/>
    <w:rsid w:val="00A87601"/>
    <w:rsid w:val="00A90742"/>
    <w:rsid w:val="00A91DB8"/>
    <w:rsid w:val="00A9307C"/>
    <w:rsid w:val="00A93850"/>
    <w:rsid w:val="00A96947"/>
    <w:rsid w:val="00A96CD7"/>
    <w:rsid w:val="00A97109"/>
    <w:rsid w:val="00AA14FF"/>
    <w:rsid w:val="00AA1605"/>
    <w:rsid w:val="00AA1CD7"/>
    <w:rsid w:val="00AA231E"/>
    <w:rsid w:val="00AA3E31"/>
    <w:rsid w:val="00AA42FB"/>
    <w:rsid w:val="00AA4769"/>
    <w:rsid w:val="00AA5388"/>
    <w:rsid w:val="00AA5726"/>
    <w:rsid w:val="00AA583A"/>
    <w:rsid w:val="00AA5FF4"/>
    <w:rsid w:val="00AA7F7D"/>
    <w:rsid w:val="00AB0CD7"/>
    <w:rsid w:val="00AB0D97"/>
    <w:rsid w:val="00AB0EC3"/>
    <w:rsid w:val="00AB1A12"/>
    <w:rsid w:val="00AB3E8D"/>
    <w:rsid w:val="00AB421C"/>
    <w:rsid w:val="00AB4A45"/>
    <w:rsid w:val="00AB4C12"/>
    <w:rsid w:val="00AB6D78"/>
    <w:rsid w:val="00AC03E6"/>
    <w:rsid w:val="00AC1D90"/>
    <w:rsid w:val="00AC32FB"/>
    <w:rsid w:val="00AC3479"/>
    <w:rsid w:val="00AC3934"/>
    <w:rsid w:val="00AC3A9E"/>
    <w:rsid w:val="00AC4A5D"/>
    <w:rsid w:val="00AC5677"/>
    <w:rsid w:val="00AC5950"/>
    <w:rsid w:val="00AC5A6E"/>
    <w:rsid w:val="00AD11C8"/>
    <w:rsid w:val="00AD2DF5"/>
    <w:rsid w:val="00AD39C8"/>
    <w:rsid w:val="00AD4635"/>
    <w:rsid w:val="00AD5749"/>
    <w:rsid w:val="00AD592C"/>
    <w:rsid w:val="00AD6EFC"/>
    <w:rsid w:val="00AE24DC"/>
    <w:rsid w:val="00AE2621"/>
    <w:rsid w:val="00AE2F43"/>
    <w:rsid w:val="00AE30D0"/>
    <w:rsid w:val="00AE3395"/>
    <w:rsid w:val="00AE3A63"/>
    <w:rsid w:val="00AE3FEB"/>
    <w:rsid w:val="00AE4631"/>
    <w:rsid w:val="00AE5AF6"/>
    <w:rsid w:val="00AE7554"/>
    <w:rsid w:val="00AE7EBD"/>
    <w:rsid w:val="00AF048C"/>
    <w:rsid w:val="00AF053A"/>
    <w:rsid w:val="00AF0C6E"/>
    <w:rsid w:val="00AF2209"/>
    <w:rsid w:val="00AF2382"/>
    <w:rsid w:val="00AF2A03"/>
    <w:rsid w:val="00AF38A8"/>
    <w:rsid w:val="00AF4A10"/>
    <w:rsid w:val="00AF65AE"/>
    <w:rsid w:val="00AF6E98"/>
    <w:rsid w:val="00AF775E"/>
    <w:rsid w:val="00B002E5"/>
    <w:rsid w:val="00B00771"/>
    <w:rsid w:val="00B011FE"/>
    <w:rsid w:val="00B0251A"/>
    <w:rsid w:val="00B02D9C"/>
    <w:rsid w:val="00B045F5"/>
    <w:rsid w:val="00B04658"/>
    <w:rsid w:val="00B11817"/>
    <w:rsid w:val="00B13881"/>
    <w:rsid w:val="00B15066"/>
    <w:rsid w:val="00B152F8"/>
    <w:rsid w:val="00B15ADC"/>
    <w:rsid w:val="00B1759E"/>
    <w:rsid w:val="00B1761C"/>
    <w:rsid w:val="00B20445"/>
    <w:rsid w:val="00B20972"/>
    <w:rsid w:val="00B20C46"/>
    <w:rsid w:val="00B20FC4"/>
    <w:rsid w:val="00B22E5D"/>
    <w:rsid w:val="00B25615"/>
    <w:rsid w:val="00B26190"/>
    <w:rsid w:val="00B26D7C"/>
    <w:rsid w:val="00B279D2"/>
    <w:rsid w:val="00B302B2"/>
    <w:rsid w:val="00B30F9F"/>
    <w:rsid w:val="00B31158"/>
    <w:rsid w:val="00B313B0"/>
    <w:rsid w:val="00B3156F"/>
    <w:rsid w:val="00B34616"/>
    <w:rsid w:val="00B34E12"/>
    <w:rsid w:val="00B3587E"/>
    <w:rsid w:val="00B35ED4"/>
    <w:rsid w:val="00B3742C"/>
    <w:rsid w:val="00B37985"/>
    <w:rsid w:val="00B416BD"/>
    <w:rsid w:val="00B417ED"/>
    <w:rsid w:val="00B418E6"/>
    <w:rsid w:val="00B44682"/>
    <w:rsid w:val="00B4601F"/>
    <w:rsid w:val="00B462D4"/>
    <w:rsid w:val="00B46317"/>
    <w:rsid w:val="00B46FD5"/>
    <w:rsid w:val="00B476DE"/>
    <w:rsid w:val="00B478BB"/>
    <w:rsid w:val="00B478D9"/>
    <w:rsid w:val="00B47BEA"/>
    <w:rsid w:val="00B5018F"/>
    <w:rsid w:val="00B501EC"/>
    <w:rsid w:val="00B50420"/>
    <w:rsid w:val="00B50670"/>
    <w:rsid w:val="00B516BF"/>
    <w:rsid w:val="00B530DE"/>
    <w:rsid w:val="00B53D29"/>
    <w:rsid w:val="00B55917"/>
    <w:rsid w:val="00B56472"/>
    <w:rsid w:val="00B572D6"/>
    <w:rsid w:val="00B60B7C"/>
    <w:rsid w:val="00B6185F"/>
    <w:rsid w:val="00B61FF5"/>
    <w:rsid w:val="00B637C0"/>
    <w:rsid w:val="00B6410A"/>
    <w:rsid w:val="00B650BF"/>
    <w:rsid w:val="00B66592"/>
    <w:rsid w:val="00B67348"/>
    <w:rsid w:val="00B67550"/>
    <w:rsid w:val="00B702BE"/>
    <w:rsid w:val="00B70B22"/>
    <w:rsid w:val="00B7241D"/>
    <w:rsid w:val="00B73637"/>
    <w:rsid w:val="00B74D03"/>
    <w:rsid w:val="00B74FA9"/>
    <w:rsid w:val="00B759A0"/>
    <w:rsid w:val="00B76156"/>
    <w:rsid w:val="00B7690A"/>
    <w:rsid w:val="00B76B56"/>
    <w:rsid w:val="00B77233"/>
    <w:rsid w:val="00B802B5"/>
    <w:rsid w:val="00B8030D"/>
    <w:rsid w:val="00B80AD1"/>
    <w:rsid w:val="00B83EBF"/>
    <w:rsid w:val="00B868BE"/>
    <w:rsid w:val="00B917B4"/>
    <w:rsid w:val="00B92C55"/>
    <w:rsid w:val="00B938B5"/>
    <w:rsid w:val="00B93926"/>
    <w:rsid w:val="00B94942"/>
    <w:rsid w:val="00B95065"/>
    <w:rsid w:val="00B959A3"/>
    <w:rsid w:val="00B96B92"/>
    <w:rsid w:val="00B9769C"/>
    <w:rsid w:val="00BA02A4"/>
    <w:rsid w:val="00BA24DB"/>
    <w:rsid w:val="00BA36B7"/>
    <w:rsid w:val="00BA462E"/>
    <w:rsid w:val="00BA485F"/>
    <w:rsid w:val="00BA4CED"/>
    <w:rsid w:val="00BA53C9"/>
    <w:rsid w:val="00BB0559"/>
    <w:rsid w:val="00BB05A4"/>
    <w:rsid w:val="00BB07B2"/>
    <w:rsid w:val="00BB0BCC"/>
    <w:rsid w:val="00BB19D3"/>
    <w:rsid w:val="00BB338C"/>
    <w:rsid w:val="00BB45D4"/>
    <w:rsid w:val="00BB5A56"/>
    <w:rsid w:val="00BB5C0B"/>
    <w:rsid w:val="00BB64E0"/>
    <w:rsid w:val="00BB7615"/>
    <w:rsid w:val="00BC0586"/>
    <w:rsid w:val="00BC0CFF"/>
    <w:rsid w:val="00BC12D3"/>
    <w:rsid w:val="00BC3C96"/>
    <w:rsid w:val="00BC3F17"/>
    <w:rsid w:val="00BC5AED"/>
    <w:rsid w:val="00BC6491"/>
    <w:rsid w:val="00BC775E"/>
    <w:rsid w:val="00BD00C6"/>
    <w:rsid w:val="00BD3229"/>
    <w:rsid w:val="00BD5778"/>
    <w:rsid w:val="00BD6868"/>
    <w:rsid w:val="00BE1FD5"/>
    <w:rsid w:val="00BE40B4"/>
    <w:rsid w:val="00BE47AF"/>
    <w:rsid w:val="00BE5E22"/>
    <w:rsid w:val="00BE7691"/>
    <w:rsid w:val="00BE7924"/>
    <w:rsid w:val="00BE7E94"/>
    <w:rsid w:val="00BF0161"/>
    <w:rsid w:val="00BF04E8"/>
    <w:rsid w:val="00BF1624"/>
    <w:rsid w:val="00BF3733"/>
    <w:rsid w:val="00BF52FB"/>
    <w:rsid w:val="00BF79F7"/>
    <w:rsid w:val="00BF7B82"/>
    <w:rsid w:val="00BF7DE0"/>
    <w:rsid w:val="00C0162C"/>
    <w:rsid w:val="00C01BB4"/>
    <w:rsid w:val="00C01D27"/>
    <w:rsid w:val="00C03DF7"/>
    <w:rsid w:val="00C0523B"/>
    <w:rsid w:val="00C0597F"/>
    <w:rsid w:val="00C07EDF"/>
    <w:rsid w:val="00C10768"/>
    <w:rsid w:val="00C10771"/>
    <w:rsid w:val="00C10A98"/>
    <w:rsid w:val="00C126F0"/>
    <w:rsid w:val="00C12B00"/>
    <w:rsid w:val="00C12BFC"/>
    <w:rsid w:val="00C13A08"/>
    <w:rsid w:val="00C13E15"/>
    <w:rsid w:val="00C149D3"/>
    <w:rsid w:val="00C14CFF"/>
    <w:rsid w:val="00C150CF"/>
    <w:rsid w:val="00C15F6E"/>
    <w:rsid w:val="00C16E36"/>
    <w:rsid w:val="00C2186A"/>
    <w:rsid w:val="00C21D01"/>
    <w:rsid w:val="00C21D98"/>
    <w:rsid w:val="00C23BF2"/>
    <w:rsid w:val="00C24E55"/>
    <w:rsid w:val="00C2530C"/>
    <w:rsid w:val="00C2559D"/>
    <w:rsid w:val="00C257AE"/>
    <w:rsid w:val="00C25C8C"/>
    <w:rsid w:val="00C27018"/>
    <w:rsid w:val="00C32766"/>
    <w:rsid w:val="00C3636A"/>
    <w:rsid w:val="00C36449"/>
    <w:rsid w:val="00C37126"/>
    <w:rsid w:val="00C41C19"/>
    <w:rsid w:val="00C454BA"/>
    <w:rsid w:val="00C47A9C"/>
    <w:rsid w:val="00C47F0E"/>
    <w:rsid w:val="00C50BA1"/>
    <w:rsid w:val="00C5110A"/>
    <w:rsid w:val="00C51361"/>
    <w:rsid w:val="00C517A1"/>
    <w:rsid w:val="00C52932"/>
    <w:rsid w:val="00C52BC6"/>
    <w:rsid w:val="00C5331F"/>
    <w:rsid w:val="00C55FC1"/>
    <w:rsid w:val="00C60752"/>
    <w:rsid w:val="00C61B33"/>
    <w:rsid w:val="00C634FB"/>
    <w:rsid w:val="00C636CC"/>
    <w:rsid w:val="00C63B18"/>
    <w:rsid w:val="00C6477E"/>
    <w:rsid w:val="00C65093"/>
    <w:rsid w:val="00C653A4"/>
    <w:rsid w:val="00C66EA4"/>
    <w:rsid w:val="00C700A1"/>
    <w:rsid w:val="00C70567"/>
    <w:rsid w:val="00C70808"/>
    <w:rsid w:val="00C73E5A"/>
    <w:rsid w:val="00C744A0"/>
    <w:rsid w:val="00C74B59"/>
    <w:rsid w:val="00C74BE8"/>
    <w:rsid w:val="00C751B4"/>
    <w:rsid w:val="00C751DF"/>
    <w:rsid w:val="00C80547"/>
    <w:rsid w:val="00C805F2"/>
    <w:rsid w:val="00C812C2"/>
    <w:rsid w:val="00C8229F"/>
    <w:rsid w:val="00C85618"/>
    <w:rsid w:val="00C85960"/>
    <w:rsid w:val="00C866EC"/>
    <w:rsid w:val="00C867FE"/>
    <w:rsid w:val="00C904D9"/>
    <w:rsid w:val="00C92104"/>
    <w:rsid w:val="00C92743"/>
    <w:rsid w:val="00C9286F"/>
    <w:rsid w:val="00C9326B"/>
    <w:rsid w:val="00C93F0F"/>
    <w:rsid w:val="00C942A7"/>
    <w:rsid w:val="00C94B15"/>
    <w:rsid w:val="00C95FCB"/>
    <w:rsid w:val="00C9638A"/>
    <w:rsid w:val="00C96C44"/>
    <w:rsid w:val="00CA218E"/>
    <w:rsid w:val="00CA49C7"/>
    <w:rsid w:val="00CA5C7E"/>
    <w:rsid w:val="00CA6181"/>
    <w:rsid w:val="00CA6237"/>
    <w:rsid w:val="00CA77B7"/>
    <w:rsid w:val="00CB006C"/>
    <w:rsid w:val="00CB12BE"/>
    <w:rsid w:val="00CB26CD"/>
    <w:rsid w:val="00CB34DC"/>
    <w:rsid w:val="00CB3ADD"/>
    <w:rsid w:val="00CB4BD4"/>
    <w:rsid w:val="00CB4E55"/>
    <w:rsid w:val="00CB56F1"/>
    <w:rsid w:val="00CB64E4"/>
    <w:rsid w:val="00CC27FE"/>
    <w:rsid w:val="00CC311F"/>
    <w:rsid w:val="00CC3E9C"/>
    <w:rsid w:val="00CC48CD"/>
    <w:rsid w:val="00CC5EC7"/>
    <w:rsid w:val="00CC70A3"/>
    <w:rsid w:val="00CC749C"/>
    <w:rsid w:val="00CD06AE"/>
    <w:rsid w:val="00CD10AE"/>
    <w:rsid w:val="00CD18E4"/>
    <w:rsid w:val="00CD2144"/>
    <w:rsid w:val="00CD2E31"/>
    <w:rsid w:val="00CD3984"/>
    <w:rsid w:val="00CD45AE"/>
    <w:rsid w:val="00CD45CD"/>
    <w:rsid w:val="00CD5B2E"/>
    <w:rsid w:val="00CD5F38"/>
    <w:rsid w:val="00CD6127"/>
    <w:rsid w:val="00CD69E1"/>
    <w:rsid w:val="00CE258F"/>
    <w:rsid w:val="00CE354E"/>
    <w:rsid w:val="00CE3FD2"/>
    <w:rsid w:val="00CE464A"/>
    <w:rsid w:val="00CE4B56"/>
    <w:rsid w:val="00CE4E1D"/>
    <w:rsid w:val="00CE57DA"/>
    <w:rsid w:val="00CE6053"/>
    <w:rsid w:val="00CF0727"/>
    <w:rsid w:val="00CF39F9"/>
    <w:rsid w:val="00CF3A26"/>
    <w:rsid w:val="00CF4B52"/>
    <w:rsid w:val="00CF5E3F"/>
    <w:rsid w:val="00CF63B6"/>
    <w:rsid w:val="00CF66CA"/>
    <w:rsid w:val="00CF6A48"/>
    <w:rsid w:val="00CF6E87"/>
    <w:rsid w:val="00CF7C8E"/>
    <w:rsid w:val="00D00A49"/>
    <w:rsid w:val="00D041BD"/>
    <w:rsid w:val="00D055EE"/>
    <w:rsid w:val="00D05862"/>
    <w:rsid w:val="00D06567"/>
    <w:rsid w:val="00D10504"/>
    <w:rsid w:val="00D12802"/>
    <w:rsid w:val="00D12F43"/>
    <w:rsid w:val="00D1392F"/>
    <w:rsid w:val="00D144DD"/>
    <w:rsid w:val="00D1488C"/>
    <w:rsid w:val="00D14EE6"/>
    <w:rsid w:val="00D15C26"/>
    <w:rsid w:val="00D1630E"/>
    <w:rsid w:val="00D17640"/>
    <w:rsid w:val="00D201B9"/>
    <w:rsid w:val="00D21F4C"/>
    <w:rsid w:val="00D223B2"/>
    <w:rsid w:val="00D22FB5"/>
    <w:rsid w:val="00D23080"/>
    <w:rsid w:val="00D23370"/>
    <w:rsid w:val="00D239AF"/>
    <w:rsid w:val="00D239D5"/>
    <w:rsid w:val="00D23B3D"/>
    <w:rsid w:val="00D24653"/>
    <w:rsid w:val="00D24C09"/>
    <w:rsid w:val="00D25ADD"/>
    <w:rsid w:val="00D25C51"/>
    <w:rsid w:val="00D273F0"/>
    <w:rsid w:val="00D3044B"/>
    <w:rsid w:val="00D3081C"/>
    <w:rsid w:val="00D32CBA"/>
    <w:rsid w:val="00D35CB0"/>
    <w:rsid w:val="00D360E0"/>
    <w:rsid w:val="00D42EA7"/>
    <w:rsid w:val="00D43C76"/>
    <w:rsid w:val="00D43FB5"/>
    <w:rsid w:val="00D440BB"/>
    <w:rsid w:val="00D44ADD"/>
    <w:rsid w:val="00D46591"/>
    <w:rsid w:val="00D47C69"/>
    <w:rsid w:val="00D53716"/>
    <w:rsid w:val="00D54872"/>
    <w:rsid w:val="00D548D3"/>
    <w:rsid w:val="00D552B8"/>
    <w:rsid w:val="00D55D5B"/>
    <w:rsid w:val="00D55F8A"/>
    <w:rsid w:val="00D5632D"/>
    <w:rsid w:val="00D57C0B"/>
    <w:rsid w:val="00D61564"/>
    <w:rsid w:val="00D62033"/>
    <w:rsid w:val="00D6262F"/>
    <w:rsid w:val="00D6334F"/>
    <w:rsid w:val="00D63FD2"/>
    <w:rsid w:val="00D64AFD"/>
    <w:rsid w:val="00D6646C"/>
    <w:rsid w:val="00D6692F"/>
    <w:rsid w:val="00D675AB"/>
    <w:rsid w:val="00D71BD9"/>
    <w:rsid w:val="00D71EE9"/>
    <w:rsid w:val="00D72815"/>
    <w:rsid w:val="00D73120"/>
    <w:rsid w:val="00D73744"/>
    <w:rsid w:val="00D7383E"/>
    <w:rsid w:val="00D73860"/>
    <w:rsid w:val="00D73CB8"/>
    <w:rsid w:val="00D74E02"/>
    <w:rsid w:val="00D75DC7"/>
    <w:rsid w:val="00D77B1A"/>
    <w:rsid w:val="00D80516"/>
    <w:rsid w:val="00D81F8D"/>
    <w:rsid w:val="00D83B3C"/>
    <w:rsid w:val="00D83F1F"/>
    <w:rsid w:val="00D8468D"/>
    <w:rsid w:val="00D85C5C"/>
    <w:rsid w:val="00D86409"/>
    <w:rsid w:val="00D9158F"/>
    <w:rsid w:val="00D91EFE"/>
    <w:rsid w:val="00D93FDF"/>
    <w:rsid w:val="00D94701"/>
    <w:rsid w:val="00D94D9F"/>
    <w:rsid w:val="00D95F47"/>
    <w:rsid w:val="00D962CC"/>
    <w:rsid w:val="00D96E35"/>
    <w:rsid w:val="00D96F5D"/>
    <w:rsid w:val="00D97149"/>
    <w:rsid w:val="00D97C03"/>
    <w:rsid w:val="00DA08D2"/>
    <w:rsid w:val="00DA1F37"/>
    <w:rsid w:val="00DA22D3"/>
    <w:rsid w:val="00DA532C"/>
    <w:rsid w:val="00DA6B76"/>
    <w:rsid w:val="00DA722A"/>
    <w:rsid w:val="00DA7FCF"/>
    <w:rsid w:val="00DB2BE4"/>
    <w:rsid w:val="00DB3302"/>
    <w:rsid w:val="00DB3703"/>
    <w:rsid w:val="00DB46B9"/>
    <w:rsid w:val="00DB55F8"/>
    <w:rsid w:val="00DB5798"/>
    <w:rsid w:val="00DB5906"/>
    <w:rsid w:val="00DB627F"/>
    <w:rsid w:val="00DB6563"/>
    <w:rsid w:val="00DB687B"/>
    <w:rsid w:val="00DB7CE9"/>
    <w:rsid w:val="00DC05FD"/>
    <w:rsid w:val="00DC1150"/>
    <w:rsid w:val="00DC2F59"/>
    <w:rsid w:val="00DC3200"/>
    <w:rsid w:val="00DC3A30"/>
    <w:rsid w:val="00DC49E2"/>
    <w:rsid w:val="00DC4E34"/>
    <w:rsid w:val="00DC7FBB"/>
    <w:rsid w:val="00DD0CF9"/>
    <w:rsid w:val="00DD16B8"/>
    <w:rsid w:val="00DD31C6"/>
    <w:rsid w:val="00DD32EA"/>
    <w:rsid w:val="00DD5B90"/>
    <w:rsid w:val="00DD6497"/>
    <w:rsid w:val="00DD752D"/>
    <w:rsid w:val="00DD7B95"/>
    <w:rsid w:val="00DD7E9E"/>
    <w:rsid w:val="00DE01AB"/>
    <w:rsid w:val="00DE02D0"/>
    <w:rsid w:val="00DE03EE"/>
    <w:rsid w:val="00DE0876"/>
    <w:rsid w:val="00DE0995"/>
    <w:rsid w:val="00DE0D48"/>
    <w:rsid w:val="00DE0E75"/>
    <w:rsid w:val="00DE129D"/>
    <w:rsid w:val="00DE1A4E"/>
    <w:rsid w:val="00DE35D9"/>
    <w:rsid w:val="00DE4530"/>
    <w:rsid w:val="00DE4864"/>
    <w:rsid w:val="00DE4D1D"/>
    <w:rsid w:val="00DE7E3E"/>
    <w:rsid w:val="00DF0A0A"/>
    <w:rsid w:val="00DF0E3D"/>
    <w:rsid w:val="00DF1587"/>
    <w:rsid w:val="00DF2838"/>
    <w:rsid w:val="00DF388B"/>
    <w:rsid w:val="00DF3BB0"/>
    <w:rsid w:val="00DF4188"/>
    <w:rsid w:val="00DF4A61"/>
    <w:rsid w:val="00DF5A8A"/>
    <w:rsid w:val="00DF6900"/>
    <w:rsid w:val="00DF708F"/>
    <w:rsid w:val="00DF7B46"/>
    <w:rsid w:val="00E00B1F"/>
    <w:rsid w:val="00E00B97"/>
    <w:rsid w:val="00E01FD7"/>
    <w:rsid w:val="00E0225C"/>
    <w:rsid w:val="00E02354"/>
    <w:rsid w:val="00E02F50"/>
    <w:rsid w:val="00E042C2"/>
    <w:rsid w:val="00E044F9"/>
    <w:rsid w:val="00E05874"/>
    <w:rsid w:val="00E06FB4"/>
    <w:rsid w:val="00E07DCA"/>
    <w:rsid w:val="00E10CC7"/>
    <w:rsid w:val="00E118EB"/>
    <w:rsid w:val="00E12B67"/>
    <w:rsid w:val="00E12CFA"/>
    <w:rsid w:val="00E17757"/>
    <w:rsid w:val="00E2160B"/>
    <w:rsid w:val="00E225D9"/>
    <w:rsid w:val="00E228B3"/>
    <w:rsid w:val="00E25716"/>
    <w:rsid w:val="00E25EF8"/>
    <w:rsid w:val="00E277EF"/>
    <w:rsid w:val="00E27D07"/>
    <w:rsid w:val="00E303F8"/>
    <w:rsid w:val="00E307BF"/>
    <w:rsid w:val="00E30ADD"/>
    <w:rsid w:val="00E31F5D"/>
    <w:rsid w:val="00E3216D"/>
    <w:rsid w:val="00E32AE1"/>
    <w:rsid w:val="00E350D8"/>
    <w:rsid w:val="00E3559A"/>
    <w:rsid w:val="00E357B1"/>
    <w:rsid w:val="00E36393"/>
    <w:rsid w:val="00E40FE2"/>
    <w:rsid w:val="00E413CA"/>
    <w:rsid w:val="00E4551A"/>
    <w:rsid w:val="00E46AF2"/>
    <w:rsid w:val="00E46EB0"/>
    <w:rsid w:val="00E50404"/>
    <w:rsid w:val="00E50490"/>
    <w:rsid w:val="00E505CD"/>
    <w:rsid w:val="00E50DC3"/>
    <w:rsid w:val="00E51058"/>
    <w:rsid w:val="00E51476"/>
    <w:rsid w:val="00E516BE"/>
    <w:rsid w:val="00E52EF3"/>
    <w:rsid w:val="00E52F84"/>
    <w:rsid w:val="00E559F1"/>
    <w:rsid w:val="00E566A7"/>
    <w:rsid w:val="00E6065A"/>
    <w:rsid w:val="00E61707"/>
    <w:rsid w:val="00E623BB"/>
    <w:rsid w:val="00E6458C"/>
    <w:rsid w:val="00E64DEB"/>
    <w:rsid w:val="00E714B2"/>
    <w:rsid w:val="00E738FA"/>
    <w:rsid w:val="00E73A08"/>
    <w:rsid w:val="00E748A3"/>
    <w:rsid w:val="00E74972"/>
    <w:rsid w:val="00E7613D"/>
    <w:rsid w:val="00E77A4E"/>
    <w:rsid w:val="00E802D7"/>
    <w:rsid w:val="00E80F0E"/>
    <w:rsid w:val="00E80F6C"/>
    <w:rsid w:val="00E8172A"/>
    <w:rsid w:val="00E81C03"/>
    <w:rsid w:val="00E8548A"/>
    <w:rsid w:val="00E86EAC"/>
    <w:rsid w:val="00E873FB"/>
    <w:rsid w:val="00E87B9C"/>
    <w:rsid w:val="00E912CA"/>
    <w:rsid w:val="00E912D8"/>
    <w:rsid w:val="00E918BE"/>
    <w:rsid w:val="00E91B0C"/>
    <w:rsid w:val="00E92787"/>
    <w:rsid w:val="00E95267"/>
    <w:rsid w:val="00E97324"/>
    <w:rsid w:val="00EA0CB4"/>
    <w:rsid w:val="00EA0E9F"/>
    <w:rsid w:val="00EA3747"/>
    <w:rsid w:val="00EA5ED2"/>
    <w:rsid w:val="00EA6DCD"/>
    <w:rsid w:val="00EB0585"/>
    <w:rsid w:val="00EB4892"/>
    <w:rsid w:val="00EB6027"/>
    <w:rsid w:val="00EB655C"/>
    <w:rsid w:val="00EB6D09"/>
    <w:rsid w:val="00EB77D2"/>
    <w:rsid w:val="00EB7FE4"/>
    <w:rsid w:val="00EC2206"/>
    <w:rsid w:val="00EC38A3"/>
    <w:rsid w:val="00EC445A"/>
    <w:rsid w:val="00EC47A2"/>
    <w:rsid w:val="00EC5802"/>
    <w:rsid w:val="00EC5F1D"/>
    <w:rsid w:val="00EC6306"/>
    <w:rsid w:val="00EC6720"/>
    <w:rsid w:val="00EC6822"/>
    <w:rsid w:val="00EC6C16"/>
    <w:rsid w:val="00EC741D"/>
    <w:rsid w:val="00EC78E3"/>
    <w:rsid w:val="00EC799B"/>
    <w:rsid w:val="00ED1172"/>
    <w:rsid w:val="00ED1B1D"/>
    <w:rsid w:val="00ED2669"/>
    <w:rsid w:val="00ED2D50"/>
    <w:rsid w:val="00ED5AF7"/>
    <w:rsid w:val="00ED7C55"/>
    <w:rsid w:val="00ED7FA6"/>
    <w:rsid w:val="00EE0019"/>
    <w:rsid w:val="00EE01B0"/>
    <w:rsid w:val="00EE0260"/>
    <w:rsid w:val="00EE3662"/>
    <w:rsid w:val="00EE417F"/>
    <w:rsid w:val="00EE4DCB"/>
    <w:rsid w:val="00EE4EAB"/>
    <w:rsid w:val="00EE6306"/>
    <w:rsid w:val="00EE6347"/>
    <w:rsid w:val="00EE6A44"/>
    <w:rsid w:val="00EE73CD"/>
    <w:rsid w:val="00EF0E4C"/>
    <w:rsid w:val="00EF1383"/>
    <w:rsid w:val="00EF1627"/>
    <w:rsid w:val="00EF32F8"/>
    <w:rsid w:val="00EF38F5"/>
    <w:rsid w:val="00EF43BE"/>
    <w:rsid w:val="00EF5A6A"/>
    <w:rsid w:val="00EF7141"/>
    <w:rsid w:val="00EF74D4"/>
    <w:rsid w:val="00EF7A23"/>
    <w:rsid w:val="00F0017C"/>
    <w:rsid w:val="00F00A5D"/>
    <w:rsid w:val="00F00C5F"/>
    <w:rsid w:val="00F00CFC"/>
    <w:rsid w:val="00F00EBD"/>
    <w:rsid w:val="00F0107C"/>
    <w:rsid w:val="00F0171B"/>
    <w:rsid w:val="00F01AC2"/>
    <w:rsid w:val="00F03001"/>
    <w:rsid w:val="00F0438C"/>
    <w:rsid w:val="00F0484A"/>
    <w:rsid w:val="00F04C24"/>
    <w:rsid w:val="00F04D0B"/>
    <w:rsid w:val="00F06949"/>
    <w:rsid w:val="00F07D1C"/>
    <w:rsid w:val="00F1299B"/>
    <w:rsid w:val="00F143AA"/>
    <w:rsid w:val="00F144D3"/>
    <w:rsid w:val="00F17011"/>
    <w:rsid w:val="00F17EC0"/>
    <w:rsid w:val="00F20733"/>
    <w:rsid w:val="00F20F81"/>
    <w:rsid w:val="00F21029"/>
    <w:rsid w:val="00F21BBB"/>
    <w:rsid w:val="00F21FC1"/>
    <w:rsid w:val="00F22961"/>
    <w:rsid w:val="00F22C2A"/>
    <w:rsid w:val="00F24216"/>
    <w:rsid w:val="00F24BCB"/>
    <w:rsid w:val="00F2538B"/>
    <w:rsid w:val="00F25C9B"/>
    <w:rsid w:val="00F26511"/>
    <w:rsid w:val="00F26B81"/>
    <w:rsid w:val="00F27B63"/>
    <w:rsid w:val="00F31570"/>
    <w:rsid w:val="00F3293A"/>
    <w:rsid w:val="00F3402C"/>
    <w:rsid w:val="00F34741"/>
    <w:rsid w:val="00F36293"/>
    <w:rsid w:val="00F363EF"/>
    <w:rsid w:val="00F40F5C"/>
    <w:rsid w:val="00F442D9"/>
    <w:rsid w:val="00F44D07"/>
    <w:rsid w:val="00F45CA7"/>
    <w:rsid w:val="00F46113"/>
    <w:rsid w:val="00F47933"/>
    <w:rsid w:val="00F5171D"/>
    <w:rsid w:val="00F51820"/>
    <w:rsid w:val="00F518EC"/>
    <w:rsid w:val="00F5190C"/>
    <w:rsid w:val="00F52B0B"/>
    <w:rsid w:val="00F531AF"/>
    <w:rsid w:val="00F53F33"/>
    <w:rsid w:val="00F54A6B"/>
    <w:rsid w:val="00F55325"/>
    <w:rsid w:val="00F558FD"/>
    <w:rsid w:val="00F571C2"/>
    <w:rsid w:val="00F57470"/>
    <w:rsid w:val="00F57FEA"/>
    <w:rsid w:val="00F601C0"/>
    <w:rsid w:val="00F623A4"/>
    <w:rsid w:val="00F62496"/>
    <w:rsid w:val="00F643F3"/>
    <w:rsid w:val="00F64B51"/>
    <w:rsid w:val="00F6618F"/>
    <w:rsid w:val="00F67B75"/>
    <w:rsid w:val="00F718E5"/>
    <w:rsid w:val="00F72D9A"/>
    <w:rsid w:val="00F73C05"/>
    <w:rsid w:val="00F75862"/>
    <w:rsid w:val="00F7734B"/>
    <w:rsid w:val="00F8065E"/>
    <w:rsid w:val="00F82F6D"/>
    <w:rsid w:val="00F8337A"/>
    <w:rsid w:val="00F83CA9"/>
    <w:rsid w:val="00F847E0"/>
    <w:rsid w:val="00F85BCE"/>
    <w:rsid w:val="00F90420"/>
    <w:rsid w:val="00F914C8"/>
    <w:rsid w:val="00F918FB"/>
    <w:rsid w:val="00F91C1F"/>
    <w:rsid w:val="00F93EC5"/>
    <w:rsid w:val="00F94442"/>
    <w:rsid w:val="00F95B71"/>
    <w:rsid w:val="00F974A8"/>
    <w:rsid w:val="00F97C7A"/>
    <w:rsid w:val="00FA044B"/>
    <w:rsid w:val="00FA0D9A"/>
    <w:rsid w:val="00FA17FA"/>
    <w:rsid w:val="00FA1873"/>
    <w:rsid w:val="00FA33A6"/>
    <w:rsid w:val="00FA4C88"/>
    <w:rsid w:val="00FA5098"/>
    <w:rsid w:val="00FA647A"/>
    <w:rsid w:val="00FA679C"/>
    <w:rsid w:val="00FA70A1"/>
    <w:rsid w:val="00FB06F2"/>
    <w:rsid w:val="00FB106A"/>
    <w:rsid w:val="00FB115E"/>
    <w:rsid w:val="00FB1969"/>
    <w:rsid w:val="00FB4571"/>
    <w:rsid w:val="00FB4B3C"/>
    <w:rsid w:val="00FB4D66"/>
    <w:rsid w:val="00FB4DA6"/>
    <w:rsid w:val="00FB5A93"/>
    <w:rsid w:val="00FB6194"/>
    <w:rsid w:val="00FB653B"/>
    <w:rsid w:val="00FB6CED"/>
    <w:rsid w:val="00FB7ECD"/>
    <w:rsid w:val="00FC1ECA"/>
    <w:rsid w:val="00FC5CE1"/>
    <w:rsid w:val="00FC7131"/>
    <w:rsid w:val="00FC71A3"/>
    <w:rsid w:val="00FC753F"/>
    <w:rsid w:val="00FD02F9"/>
    <w:rsid w:val="00FD2D96"/>
    <w:rsid w:val="00FD2F5C"/>
    <w:rsid w:val="00FD3DB2"/>
    <w:rsid w:val="00FD4ECC"/>
    <w:rsid w:val="00FD6435"/>
    <w:rsid w:val="00FD6998"/>
    <w:rsid w:val="00FD7FA6"/>
    <w:rsid w:val="00FE0ABE"/>
    <w:rsid w:val="00FE2C7A"/>
    <w:rsid w:val="00FE414B"/>
    <w:rsid w:val="00FE4B40"/>
    <w:rsid w:val="00FE4C50"/>
    <w:rsid w:val="00FE6642"/>
    <w:rsid w:val="00FE6CA7"/>
    <w:rsid w:val="00FE7765"/>
    <w:rsid w:val="00FF0579"/>
    <w:rsid w:val="00FF2E39"/>
    <w:rsid w:val="00FF40D3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289BA1"/>
  <w15:docId w15:val="{21F0EF57-EB5D-4C8C-9DB8-00D0329B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12CFA"/>
    <w:pPr>
      <w:suppressAutoHyphens/>
      <w:spacing w:before="60" w:after="60"/>
      <w:jc w:val="both"/>
    </w:pPr>
    <w:rPr>
      <w:rFonts w:ascii="Arial" w:hAnsi="Arial"/>
      <w:lang w:eastAsia="ar-SA"/>
    </w:rPr>
  </w:style>
  <w:style w:type="paragraph" w:styleId="Titolo1">
    <w:name w:val="heading 1"/>
    <w:aliases w:val="Capitolo + 9 pt,Non Grassetto,Sinistro:  -0,25 cm,Destro -0 cm,H1,t1,Titolo capitolo,Capitolo,HEADING 1,Head 1,Head 11,Head 12,Head 111,Head 13,Head 112,Head 14,Head 113,Head 15,Head 114,Head 16,Head 115,Head 17,Head 116,Head 18,Head 117,1,h1"/>
    <w:basedOn w:val="Normale"/>
    <w:next w:val="Normale"/>
    <w:link w:val="Titolo1Carattere"/>
    <w:qFormat/>
    <w:rsid w:val="00DC3200"/>
    <w:pPr>
      <w:keepNext/>
      <w:keepLines/>
      <w:pageBreakBefore/>
      <w:numPr>
        <w:numId w:val="19"/>
      </w:numPr>
      <w:pBdr>
        <w:top w:val="single" w:sz="4" w:space="7" w:color="333333"/>
      </w:pBdr>
      <w:shd w:val="clear" w:color="auto" w:fill="FFFFFF"/>
      <w:spacing w:before="360" w:after="240"/>
      <w:jc w:val="left"/>
      <w:outlineLvl w:val="0"/>
    </w:pPr>
    <w:rPr>
      <w:b/>
      <w:sz w:val="24"/>
      <w:szCs w:val="24"/>
    </w:rPr>
  </w:style>
  <w:style w:type="paragraph" w:styleId="Titolo2">
    <w:name w:val="heading 2"/>
    <w:aliases w:val="CAPITOLO,H2,Heading 2 Hidden,t2,2,h2,l2,ITT t2,Chapter Title,Arial 12 Fett Kursiv,Heading new,(Alt+2),Attribute Heading 2,Attribute Heading 21,H21,H22,H23,H211,H221,H24,H212,H222,H231,H2111,H2211,H25,H213,H223,H232,H2112,H2212,H26,H214,H224,T"/>
    <w:basedOn w:val="Normale"/>
    <w:next w:val="Normale"/>
    <w:link w:val="Titolo2Carattere"/>
    <w:qFormat/>
    <w:rsid w:val="000776EE"/>
    <w:pPr>
      <w:keepNext/>
      <w:keepLines/>
      <w:numPr>
        <w:ilvl w:val="1"/>
        <w:numId w:val="19"/>
      </w:numPr>
      <w:spacing w:before="360" w:after="120"/>
      <w:jc w:val="left"/>
      <w:outlineLvl w:val="1"/>
    </w:pPr>
    <w:rPr>
      <w:rFonts w:cs="Arial"/>
      <w:b/>
      <w:sz w:val="22"/>
      <w:szCs w:val="22"/>
    </w:rPr>
  </w:style>
  <w:style w:type="paragraph" w:styleId="Titolo3">
    <w:name w:val="heading 3"/>
    <w:aliases w:val="§,Titolo Fab (3),t3,h3,H3,3,h31,h32,h33,h34,h35,h36,h37,h38,h39,h310,h311,h312,h313,h314,l3,Arial 12 Fett,1.2.3.,e,OdsKap3,3 bullet,b,SECOND,Second,BLANK2,4 bullet,bdullet,3heading,HHHeading,H31,H32,H33,H311,H34,H312,H321,H331,H3111,H35,H313"/>
    <w:basedOn w:val="Normale"/>
    <w:next w:val="Normale"/>
    <w:link w:val="Titolo3Carattere"/>
    <w:qFormat/>
    <w:rsid w:val="002F62E6"/>
    <w:pPr>
      <w:keepNext/>
      <w:keepLines/>
      <w:numPr>
        <w:ilvl w:val="2"/>
        <w:numId w:val="19"/>
      </w:numPr>
      <w:spacing w:before="240" w:after="120"/>
      <w:jc w:val="left"/>
      <w:outlineLvl w:val="2"/>
    </w:pPr>
    <w:rPr>
      <w:b/>
    </w:rPr>
  </w:style>
  <w:style w:type="paragraph" w:styleId="Titolo4">
    <w:name w:val="heading 4"/>
    <w:aliases w:val="H4,h4,t4,titolo 4,H4-Heading4,Heading 4 Char,First Subheading,Tempo Heading 4,a.,Heading 4 Char1,Heading 4 Char Char,Heading 4 Char1 Char Char,Heading 4 Char Char Char Char,Heading 4 Char1 Char Char Char Char,H4 Char1 Char Char Char Char,T4"/>
    <w:basedOn w:val="Normale"/>
    <w:next w:val="Normale"/>
    <w:link w:val="Titolo4Carattere"/>
    <w:qFormat/>
    <w:rsid w:val="00387620"/>
    <w:pPr>
      <w:keepNext/>
      <w:keepLines/>
      <w:numPr>
        <w:ilvl w:val="3"/>
        <w:numId w:val="19"/>
      </w:numPr>
      <w:suppressAutoHyphens w:val="0"/>
      <w:spacing w:before="120"/>
      <w:outlineLvl w:val="3"/>
    </w:pPr>
    <w:rPr>
      <w:b/>
      <w:color w:val="808080"/>
    </w:rPr>
  </w:style>
  <w:style w:type="paragraph" w:styleId="Titolo5">
    <w:name w:val="heading 5"/>
    <w:aliases w:val="H5,h5,tit5,H5-Heading5,Second Subheading,Tempo Heading 5,ITT t5,PA Pico Section,Ref Heading 2,rh2,Ref Heading 21,rh21,H51,h51,Second Subheading1,Ref Heading 22,rh22,H52,Ref Heading 23,rh23,H53,h52,Second Subheading2,Ref Heading 24,rh24,H54"/>
    <w:basedOn w:val="Normale"/>
    <w:next w:val="Normale"/>
    <w:link w:val="Titolo5Carattere"/>
    <w:qFormat/>
    <w:rsid w:val="00864D75"/>
    <w:pPr>
      <w:keepNext/>
      <w:jc w:val="left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Titolo6">
    <w:name w:val="heading 6"/>
    <w:aliases w:val="H6,h6,Third Subheading,ITT t6,PA Appendix,Ref Heading 3,rh3,Ref Heading 31,rh31,Ref Heading 32,rh32,h61,Third Subheading1,Ref Heading 33,rh33,Ref Heading 34,rh34,h62,Third Subheading2,Ref Heading 35,rh35,Ref Heading 36,rh36,Ref Heading 37"/>
    <w:basedOn w:val="Normale"/>
    <w:next w:val="Normale"/>
    <w:link w:val="Titolo6Carattere"/>
    <w:qFormat/>
    <w:rsid w:val="00E505CD"/>
    <w:pPr>
      <w:keepNext/>
      <w:numPr>
        <w:ilvl w:val="5"/>
        <w:numId w:val="19"/>
      </w:numPr>
      <w:spacing w:line="360" w:lineRule="auto"/>
      <w:jc w:val="left"/>
      <w:outlineLvl w:val="5"/>
    </w:pPr>
    <w:rPr>
      <w:b/>
    </w:rPr>
  </w:style>
  <w:style w:type="paragraph" w:styleId="Titolo7">
    <w:name w:val="heading 7"/>
    <w:aliases w:val="ITT t7,PA Appendix Major,sottopar11111,ASAPHeading 7,Heading 7 (do not use),7,h7,Annexe 1,letter list,lettered list,letter list1,lettered list1,letter list2,lettered list2,letter list11,lettered list11,letter list3,lettered list3"/>
    <w:basedOn w:val="Normale"/>
    <w:next w:val="Normale"/>
    <w:link w:val="Titolo7Carattere"/>
    <w:qFormat/>
    <w:rsid w:val="00E505CD"/>
    <w:pPr>
      <w:keepNext/>
      <w:numPr>
        <w:ilvl w:val="6"/>
        <w:numId w:val="19"/>
      </w:numPr>
      <w:spacing w:line="360" w:lineRule="auto"/>
      <w:jc w:val="left"/>
      <w:outlineLvl w:val="6"/>
    </w:pPr>
    <w:rPr>
      <w:sz w:val="18"/>
    </w:rPr>
  </w:style>
  <w:style w:type="paragraph" w:styleId="Titolo8">
    <w:name w:val="heading 8"/>
    <w:aliases w:val="Titolo8,ITT t8,PA Appendix Minor,Heading 8 Char,ASAPHeading 8,Heading 8 (do not use),8,h8,action,action1,action2,action11,action3,action4,action5,action6,action7,action12,action21,action111,action31,action8,action13,action22,action112"/>
    <w:basedOn w:val="Normale"/>
    <w:next w:val="Normale"/>
    <w:link w:val="Titolo8Carattere"/>
    <w:qFormat/>
    <w:rsid w:val="00E505CD"/>
    <w:pPr>
      <w:keepNext/>
      <w:numPr>
        <w:ilvl w:val="7"/>
        <w:numId w:val="19"/>
      </w:numPr>
      <w:spacing w:line="360" w:lineRule="auto"/>
      <w:jc w:val="left"/>
      <w:outlineLvl w:val="7"/>
    </w:pPr>
    <w:rPr>
      <w:rFonts w:cs="Arial"/>
      <w:b/>
      <w:sz w:val="16"/>
      <w:szCs w:val="28"/>
    </w:rPr>
  </w:style>
  <w:style w:type="paragraph" w:styleId="Titolo9">
    <w:name w:val="heading 9"/>
    <w:aliases w:val="Titolo9,App Heading,ITT t9,ASAPHeading 9,Appendix,Heading 9 (do not use),9,h9,progress,progress1,progress2,progress11,progress3,progress4,progress5,progress6,progress7,progress12,progress21,progress111,progress31,progress8,progress13"/>
    <w:basedOn w:val="Normale"/>
    <w:next w:val="Normale"/>
    <w:link w:val="Titolo9Carattere"/>
    <w:qFormat/>
    <w:rsid w:val="00E505CD"/>
    <w:pPr>
      <w:keepNext/>
      <w:numPr>
        <w:ilvl w:val="8"/>
        <w:numId w:val="19"/>
      </w:numPr>
      <w:spacing w:line="360" w:lineRule="auto"/>
      <w:jc w:val="left"/>
      <w:outlineLvl w:val="8"/>
    </w:pPr>
    <w:rPr>
      <w:i/>
      <w:color w:val="808080"/>
      <w:sz w:val="16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Capitolo + 9 pt Carattere,Non Grassetto Carattere,Sinistro:  -0 Carattere,25 cm Carattere,Destro -0 cm Carattere,H1 Carattere,t1 Carattere,Titolo capitolo Carattere,Capitolo Carattere,HEADING 1 Carattere,Head 1 Carattere,1 Carattere"/>
    <w:link w:val="Titolo1"/>
    <w:locked/>
    <w:rPr>
      <w:rFonts w:ascii="Arial" w:hAnsi="Arial"/>
      <w:b/>
      <w:sz w:val="24"/>
      <w:szCs w:val="24"/>
      <w:lang w:val="it-IT" w:eastAsia="ar-SA" w:bidi="ar-SA"/>
    </w:rPr>
  </w:style>
  <w:style w:type="character" w:customStyle="1" w:styleId="Titolo2Carattere">
    <w:name w:val="Titolo 2 Carattere"/>
    <w:aliases w:val="CAPITOLO Carattere,H2 Carattere,Heading 2 Hidden Carattere,t2 Carattere,2 Carattere,h2 Carattere,l2 Carattere,ITT t2 Carattere,Chapter Title Carattere,Arial 12 Fett Kursiv Carattere,Heading new Carattere,(Alt+2) Carattere,T Carattere"/>
    <w:link w:val="Titolo2"/>
    <w:locked/>
    <w:rPr>
      <w:rFonts w:ascii="Arial" w:hAnsi="Arial" w:cs="Arial"/>
      <w:b/>
      <w:sz w:val="22"/>
      <w:szCs w:val="22"/>
      <w:lang w:val="it-IT" w:eastAsia="ar-SA" w:bidi="ar-SA"/>
    </w:rPr>
  </w:style>
  <w:style w:type="character" w:customStyle="1" w:styleId="Titolo3Carattere">
    <w:name w:val="Titolo 3 Carattere"/>
    <w:aliases w:val="§ Carattere,Titolo Fab (3) Carattere,t3 Carattere,h3 Carattere,H3 Carattere,3 Carattere,h31 Carattere,h32 Carattere,h33 Carattere,h34 Carattere,h35 Carattere,h36 Carattere,h37 Carattere,h38 Carattere,h39 Carattere,h310 Carattere"/>
    <w:link w:val="Titolo3"/>
    <w:locked/>
    <w:rPr>
      <w:rFonts w:ascii="Arial" w:hAnsi="Arial"/>
      <w:b/>
      <w:lang w:val="it-IT" w:eastAsia="ar-SA" w:bidi="ar-SA"/>
    </w:rPr>
  </w:style>
  <w:style w:type="character" w:customStyle="1" w:styleId="Titolo4Carattere">
    <w:name w:val="Titolo 4 Carattere"/>
    <w:aliases w:val="H4 Carattere,h4 Carattere,t4 Carattere,titolo 4 Carattere,H4-Heading4 Carattere,Heading 4 Char Carattere,First Subheading Carattere,Tempo Heading 4 Carattere,a. Carattere,Heading 4 Char1 Carattere,Heading 4 Char Char Carattere"/>
    <w:link w:val="Titolo4"/>
    <w:locked/>
    <w:rPr>
      <w:rFonts w:ascii="Arial" w:hAnsi="Arial"/>
      <w:b/>
      <w:color w:val="808080"/>
      <w:lang w:val="it-IT" w:eastAsia="ar-SA" w:bidi="ar-SA"/>
    </w:rPr>
  </w:style>
  <w:style w:type="character" w:customStyle="1" w:styleId="Titolo5Carattere">
    <w:name w:val="Titolo 5 Carattere"/>
    <w:aliases w:val="H5 Carattere,h5 Carattere,tit5 Carattere,H5-Heading5 Carattere,Second Subheading Carattere,Tempo Heading 5 Carattere,ITT t5 Carattere,PA Pico Section Carattere,Ref Heading 2 Carattere,rh2 Carattere,Ref Heading 21 Carattere"/>
    <w:link w:val="Titolo5"/>
    <w:semiHidden/>
    <w:locked/>
    <w:rPr>
      <w:rFonts w:ascii="Calibri" w:hAnsi="Calibr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Titolo6Carattere">
    <w:name w:val="Titolo 6 Carattere"/>
    <w:aliases w:val="H6 Carattere,h6 Carattere,Third Subheading Carattere,ITT t6 Carattere,PA Appendix Carattere,Ref Heading 3 Carattere,rh3 Carattere,Ref Heading 31 Carattere,rh31 Carattere,Ref Heading 32 Carattere,rh32 Carattere,h61 Carattere"/>
    <w:link w:val="Titolo6"/>
    <w:locked/>
    <w:rPr>
      <w:rFonts w:ascii="Arial" w:hAnsi="Arial"/>
      <w:b/>
      <w:lang w:val="it-IT" w:eastAsia="ar-SA" w:bidi="ar-SA"/>
    </w:rPr>
  </w:style>
  <w:style w:type="character" w:customStyle="1" w:styleId="Titolo7Carattere">
    <w:name w:val="Titolo 7 Carattere"/>
    <w:aliases w:val="ITT t7 Carattere,PA Appendix Major Carattere,sottopar11111 Carattere,ASAPHeading 7 Carattere,Heading 7 (do not use) Carattere,7 Carattere,h7 Carattere,Annexe 1 Carattere,letter list Carattere,lettered list Carattere"/>
    <w:link w:val="Titolo7"/>
    <w:locked/>
    <w:rPr>
      <w:rFonts w:ascii="Arial" w:hAnsi="Arial"/>
      <w:sz w:val="18"/>
      <w:lang w:val="it-IT" w:eastAsia="ar-SA" w:bidi="ar-SA"/>
    </w:rPr>
  </w:style>
  <w:style w:type="character" w:customStyle="1" w:styleId="Titolo8Carattere">
    <w:name w:val="Titolo 8 Carattere"/>
    <w:aliases w:val="Titolo8 Carattere,ITT t8 Carattere,PA Appendix Minor Carattere,Heading 8 Char Carattere,ASAPHeading 8 Carattere,Heading 8 (do not use) Carattere,8 Carattere,h8 Carattere,action Carattere,action1 Carattere,action2 Carattere"/>
    <w:link w:val="Titolo8"/>
    <w:locked/>
    <w:rPr>
      <w:rFonts w:ascii="Arial" w:hAnsi="Arial" w:cs="Arial"/>
      <w:b/>
      <w:sz w:val="16"/>
      <w:szCs w:val="28"/>
      <w:lang w:val="it-IT" w:eastAsia="ar-SA" w:bidi="ar-SA"/>
    </w:rPr>
  </w:style>
  <w:style w:type="character" w:customStyle="1" w:styleId="Titolo9Carattere">
    <w:name w:val="Titolo 9 Carattere"/>
    <w:aliases w:val="Titolo9 Carattere,App Heading Carattere,ITT t9 Carattere,ASAPHeading 9 Carattere,Appendix Carattere,Heading 9 (do not use) Carattere,9 Carattere,h9 Carattere,progress Carattere,progress1 Carattere,progress2 Carattere"/>
    <w:link w:val="Titolo9"/>
    <w:locked/>
    <w:rPr>
      <w:rFonts w:ascii="Arial" w:hAnsi="Arial"/>
      <w:i/>
      <w:color w:val="808080"/>
      <w:sz w:val="16"/>
      <w:u w:val="single"/>
      <w:lang w:val="it-IT" w:eastAsia="ar-SA" w:bidi="ar-SA"/>
    </w:rPr>
  </w:style>
  <w:style w:type="character" w:styleId="Collegamentoipertestuale">
    <w:name w:val="Hyperlink"/>
    <w:rsid w:val="005A2777"/>
    <w:rPr>
      <w:rFonts w:cs="Times New Roman"/>
      <w:color w:val="0000FF"/>
      <w:u w:val="single"/>
    </w:rPr>
  </w:style>
  <w:style w:type="paragraph" w:customStyle="1" w:styleId="Indice">
    <w:name w:val="Indice"/>
    <w:basedOn w:val="Normale"/>
    <w:rsid w:val="00E505CD"/>
    <w:pPr>
      <w:suppressLineNumbers/>
      <w:jc w:val="left"/>
    </w:pPr>
    <w:rPr>
      <w:rFonts w:cs="Tahoma"/>
    </w:rPr>
  </w:style>
  <w:style w:type="paragraph" w:styleId="Testonotaapidipagina">
    <w:name w:val="footnote text"/>
    <w:aliases w:val="TI_Testo nota a piè di pagina"/>
    <w:basedOn w:val="Normale"/>
    <w:link w:val="TestonotaapidipaginaCarattere"/>
    <w:semiHidden/>
    <w:pPr>
      <w:spacing w:before="0" w:after="0"/>
      <w:jc w:val="left"/>
    </w:pPr>
    <w:rPr>
      <w:lang w:val="x-none"/>
    </w:rPr>
  </w:style>
  <w:style w:type="character" w:customStyle="1" w:styleId="TestonotaapidipaginaCarattere">
    <w:name w:val="Testo nota a piè di pagina Carattere"/>
    <w:aliases w:val="TI_Testo nota a piè di pagina Carattere"/>
    <w:link w:val="Testonotaa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Indice1">
    <w:name w:val="index 1"/>
    <w:basedOn w:val="Normale"/>
    <w:next w:val="Normale"/>
    <w:semiHidden/>
    <w:pPr>
      <w:ind w:left="200" w:hanging="200"/>
    </w:pPr>
  </w:style>
  <w:style w:type="paragraph" w:styleId="Sommario1">
    <w:name w:val="toc 1"/>
    <w:basedOn w:val="Normale"/>
    <w:next w:val="Sommario2"/>
    <w:autoRedefine/>
    <w:rsid w:val="00DC3200"/>
    <w:pPr>
      <w:keepNext/>
      <w:keepLines/>
      <w:shd w:val="clear" w:color="auto" w:fill="FFFFFF"/>
      <w:tabs>
        <w:tab w:val="left" w:pos="851"/>
        <w:tab w:val="right" w:leader="dot" w:pos="9214"/>
      </w:tabs>
      <w:overflowPunct w:val="0"/>
      <w:autoSpaceDE w:val="0"/>
      <w:spacing w:after="0"/>
      <w:ind w:left="284"/>
      <w:textAlignment w:val="baseline"/>
    </w:pPr>
    <w:rPr>
      <w:b/>
      <w:sz w:val="18"/>
    </w:rPr>
  </w:style>
  <w:style w:type="paragraph" w:styleId="Sommario2">
    <w:name w:val="toc 2"/>
    <w:basedOn w:val="Normale"/>
    <w:next w:val="Sommario3"/>
    <w:autoRedefine/>
    <w:rsid w:val="00DC3200"/>
    <w:pPr>
      <w:tabs>
        <w:tab w:val="left" w:pos="993"/>
        <w:tab w:val="right" w:leader="dot" w:pos="9214"/>
      </w:tabs>
      <w:spacing w:after="20"/>
      <w:ind w:left="993" w:right="567" w:hanging="709"/>
      <w:jc w:val="left"/>
    </w:pPr>
    <w:rPr>
      <w:rFonts w:cs="Arial"/>
      <w:noProof/>
      <w:sz w:val="18"/>
      <w:szCs w:val="16"/>
    </w:rPr>
  </w:style>
  <w:style w:type="paragraph" w:styleId="Sommario3">
    <w:name w:val="toc 3"/>
    <w:basedOn w:val="Normale"/>
    <w:next w:val="Normale"/>
    <w:autoRedefine/>
    <w:rsid w:val="00A85B90"/>
    <w:pPr>
      <w:tabs>
        <w:tab w:val="left" w:pos="1134"/>
        <w:tab w:val="right" w:leader="dot" w:pos="9214"/>
      </w:tabs>
      <w:spacing w:before="20" w:after="20"/>
      <w:ind w:left="1135" w:right="567" w:hanging="851"/>
      <w:jc w:val="left"/>
    </w:pPr>
    <w:rPr>
      <w:sz w:val="16"/>
    </w:rPr>
  </w:style>
  <w:style w:type="paragraph" w:styleId="Sommario4">
    <w:name w:val="toc 4"/>
    <w:basedOn w:val="Indice"/>
    <w:autoRedefine/>
    <w:semiHidden/>
    <w:rsid w:val="00A85B90"/>
    <w:pPr>
      <w:tabs>
        <w:tab w:val="left" w:pos="1418"/>
        <w:tab w:val="right" w:leader="dot" w:pos="9214"/>
      </w:tabs>
      <w:spacing w:before="20" w:after="20"/>
      <w:ind w:left="284" w:right="565"/>
    </w:pPr>
    <w:rPr>
      <w:i/>
      <w:noProof/>
      <w:color w:val="333333"/>
      <w:sz w:val="16"/>
      <w:szCs w:val="16"/>
    </w:rPr>
  </w:style>
  <w:style w:type="paragraph" w:styleId="Sommario5">
    <w:name w:val="toc 5"/>
    <w:basedOn w:val="Indice"/>
    <w:semiHidden/>
    <w:pPr>
      <w:tabs>
        <w:tab w:val="right" w:leader="dot" w:pos="9637"/>
      </w:tabs>
      <w:ind w:left="1132"/>
    </w:pPr>
  </w:style>
  <w:style w:type="paragraph" w:styleId="Sommario6">
    <w:name w:val="toc 6"/>
    <w:basedOn w:val="Indice"/>
    <w:semiHidden/>
    <w:pPr>
      <w:tabs>
        <w:tab w:val="right" w:leader="dot" w:pos="9637"/>
      </w:tabs>
      <w:ind w:left="1415"/>
    </w:pPr>
  </w:style>
  <w:style w:type="paragraph" w:styleId="Sommario7">
    <w:name w:val="toc 7"/>
    <w:basedOn w:val="Indice"/>
    <w:semiHidden/>
    <w:pPr>
      <w:tabs>
        <w:tab w:val="right" w:leader="dot" w:pos="9637"/>
      </w:tabs>
      <w:ind w:left="1698"/>
    </w:pPr>
  </w:style>
  <w:style w:type="paragraph" w:styleId="Sommario8">
    <w:name w:val="toc 8"/>
    <w:basedOn w:val="Indice"/>
    <w:semiHidden/>
    <w:pPr>
      <w:tabs>
        <w:tab w:val="right" w:leader="dot" w:pos="9637"/>
      </w:tabs>
      <w:ind w:left="1981"/>
    </w:pPr>
  </w:style>
  <w:style w:type="paragraph" w:styleId="Sommario9">
    <w:name w:val="toc 9"/>
    <w:basedOn w:val="Indice"/>
    <w:semiHidden/>
    <w:pPr>
      <w:tabs>
        <w:tab w:val="right" w:leader="dot" w:pos="9637"/>
      </w:tabs>
      <w:ind w:left="2264"/>
    </w:pPr>
  </w:style>
  <w:style w:type="paragraph" w:customStyle="1" w:styleId="Testopredefinito">
    <w:name w:val="Testo predefinito"/>
    <w:basedOn w:val="Normale"/>
    <w:rsid w:val="00E505CD"/>
    <w:pPr>
      <w:overflowPunct w:val="0"/>
      <w:autoSpaceDE w:val="0"/>
      <w:spacing w:before="0" w:after="0"/>
      <w:jc w:val="left"/>
    </w:pPr>
    <w:rPr>
      <w:color w:val="000000"/>
      <w:lang w:val="en-US"/>
    </w:rPr>
  </w:style>
  <w:style w:type="paragraph" w:styleId="Didascalia">
    <w:name w:val="caption"/>
    <w:basedOn w:val="Normale"/>
    <w:next w:val="Normale"/>
    <w:qFormat/>
    <w:rsid w:val="008C3C15"/>
    <w:pPr>
      <w:keepLines/>
      <w:suppressAutoHyphens w:val="0"/>
      <w:spacing w:before="240" w:after="360"/>
      <w:jc w:val="center"/>
    </w:pPr>
    <w:rPr>
      <w:b/>
      <w:sz w:val="18"/>
      <w:lang w:eastAsia="it-IT"/>
    </w:rPr>
  </w:style>
  <w:style w:type="character" w:styleId="Rimandocommento">
    <w:name w:val="annotation reference"/>
    <w:semiHidden/>
    <w:rsid w:val="001B5CBA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1B5CBA"/>
    <w:rPr>
      <w:lang w:val="x-none"/>
    </w:rPr>
  </w:style>
  <w:style w:type="character" w:customStyle="1" w:styleId="TestocommentoCarattere">
    <w:name w:val="Testo commento Carattere"/>
    <w:link w:val="Testocommento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Testofumetto">
    <w:name w:val="Balloon Text"/>
    <w:basedOn w:val="Normale"/>
    <w:link w:val="TestofumettoCarattere"/>
    <w:semiHidden/>
    <w:rsid w:val="001B5CBA"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Grigliatabella">
    <w:name w:val="Table Grid"/>
    <w:basedOn w:val="Tabellanormale"/>
    <w:rsid w:val="00E505CD"/>
    <w:pPr>
      <w:suppressAutoHyphens/>
      <w:spacing w:before="60" w:after="60"/>
      <w:jc w:val="both"/>
    </w:pPr>
    <w:rPr>
      <w:rFonts w:ascii="Arial" w:hAnsi="Arial"/>
      <w:sz w:val="16"/>
    </w:rPr>
    <w:tblPr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</w:tblPr>
  </w:style>
  <w:style w:type="paragraph" w:styleId="Intestazione">
    <w:name w:val="header"/>
    <w:aliases w:val="hd,intestazione,Even,Header 2"/>
    <w:basedOn w:val="Normale"/>
    <w:link w:val="IntestazioneCarattere"/>
    <w:rsid w:val="00AE24DC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aliases w:val="hd Carattere,intestazione Carattere,Even Carattere,Header 2 Carattere"/>
    <w:link w:val="Intestazione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rsid w:val="00AE24DC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customStyle="1" w:styleId="Elencopunti">
    <w:name w:val="Elenco punti"/>
    <w:basedOn w:val="Normale"/>
    <w:rsid w:val="008C3C15"/>
    <w:pPr>
      <w:keepLines/>
      <w:numPr>
        <w:numId w:val="21"/>
      </w:numPr>
      <w:suppressAutoHyphens w:val="0"/>
    </w:pPr>
    <w:rPr>
      <w:lang w:eastAsia="it-IT"/>
    </w:rPr>
  </w:style>
  <w:style w:type="paragraph" w:styleId="NormaleWeb">
    <w:name w:val="Normal (Web)"/>
    <w:basedOn w:val="Normale"/>
    <w:rsid w:val="006D3B2C"/>
    <w:pPr>
      <w:suppressAutoHyphens w:val="0"/>
      <w:spacing w:before="0" w:after="32"/>
      <w:jc w:val="left"/>
    </w:pPr>
    <w:rPr>
      <w:rFonts w:ascii="Times New Roman" w:hAnsi="Times New Roman"/>
      <w:sz w:val="24"/>
      <w:szCs w:val="24"/>
      <w:lang w:eastAsia="it-IT"/>
    </w:rPr>
  </w:style>
  <w:style w:type="paragraph" w:customStyle="1" w:styleId="Normalelt">
    <w:name w:val="Normale lt"/>
    <w:basedOn w:val="Normale"/>
    <w:rsid w:val="0016156C"/>
    <w:pPr>
      <w:suppressAutoHyphens w:val="0"/>
      <w:spacing w:before="120" w:after="120" w:line="360" w:lineRule="exact"/>
      <w:jc w:val="left"/>
    </w:pPr>
    <w:rPr>
      <w:rFonts w:cs="Arial"/>
      <w:szCs w:val="24"/>
      <w:lang w:eastAsia="it-IT"/>
    </w:rPr>
  </w:style>
  <w:style w:type="paragraph" w:customStyle="1" w:styleId="Req">
    <w:name w:val="Req"/>
    <w:basedOn w:val="Normale"/>
    <w:link w:val="ReqCarattere"/>
    <w:rsid w:val="00AA4769"/>
    <w:pPr>
      <w:keepLines/>
      <w:numPr>
        <w:numId w:val="25"/>
      </w:numPr>
      <w:suppressAutoHyphens w:val="0"/>
    </w:pPr>
    <w:rPr>
      <w:bCs/>
      <w:szCs w:val="24"/>
      <w:lang w:eastAsia="en-US"/>
    </w:rPr>
  </w:style>
  <w:style w:type="character" w:customStyle="1" w:styleId="ReqCarattere">
    <w:name w:val="Req Carattere"/>
    <w:link w:val="Req"/>
    <w:locked/>
    <w:rsid w:val="00AA4769"/>
    <w:rPr>
      <w:rFonts w:ascii="Arial" w:hAnsi="Arial"/>
      <w:bCs/>
      <w:szCs w:val="24"/>
      <w:lang w:val="it-IT" w:eastAsia="en-US" w:bidi="ar-SA"/>
    </w:rPr>
  </w:style>
  <w:style w:type="paragraph" w:customStyle="1" w:styleId="Lista1bullet">
    <w:name w:val="Lista 1 bullet"/>
    <w:basedOn w:val="Normale"/>
    <w:rsid w:val="00284FC2"/>
    <w:pPr>
      <w:keepLines/>
      <w:numPr>
        <w:numId w:val="1"/>
      </w:numPr>
      <w:tabs>
        <w:tab w:val="clear" w:pos="1209"/>
        <w:tab w:val="num" w:pos="360"/>
        <w:tab w:val="num" w:pos="1134"/>
      </w:tabs>
      <w:suppressAutoHyphens w:val="0"/>
      <w:ind w:left="1134" w:hanging="227"/>
    </w:pPr>
    <w:rPr>
      <w:lang w:eastAsia="it-IT"/>
    </w:rPr>
  </w:style>
  <w:style w:type="paragraph" w:styleId="Indirizzomittente">
    <w:name w:val="envelope return"/>
    <w:basedOn w:val="Normale"/>
    <w:rsid w:val="00284FC2"/>
    <w:pPr>
      <w:keepLines/>
      <w:tabs>
        <w:tab w:val="num" w:pos="1209"/>
      </w:tabs>
      <w:suppressAutoHyphens w:val="0"/>
      <w:spacing w:before="120"/>
      <w:ind w:left="360" w:hanging="360"/>
    </w:pPr>
    <w:rPr>
      <w:rFonts w:cs="Arial"/>
      <w:lang w:eastAsia="en-US"/>
    </w:rPr>
  </w:style>
  <w:style w:type="paragraph" w:customStyle="1" w:styleId="Lista2bullet">
    <w:name w:val="Lista 2 bullet"/>
    <w:basedOn w:val="Lista1bullet"/>
    <w:rsid w:val="00836371"/>
    <w:pPr>
      <w:numPr>
        <w:numId w:val="20"/>
      </w:numPr>
      <w:tabs>
        <w:tab w:val="clear" w:pos="1209"/>
        <w:tab w:val="num" w:pos="1134"/>
        <w:tab w:val="left" w:pos="1276"/>
      </w:tabs>
      <w:spacing w:before="0"/>
    </w:pPr>
  </w:style>
  <w:style w:type="paragraph" w:customStyle="1" w:styleId="Normalespaziato">
    <w:name w:val="Normale spaziato"/>
    <w:basedOn w:val="Normale"/>
    <w:rsid w:val="008C3C15"/>
    <w:pPr>
      <w:keepLines/>
      <w:suppressAutoHyphens w:val="0"/>
      <w:spacing w:after="120"/>
    </w:pPr>
    <w:rPr>
      <w:lang w:eastAsia="it-IT"/>
    </w:rPr>
  </w:style>
  <w:style w:type="paragraph" w:customStyle="1" w:styleId="StileReqCorsivo">
    <w:name w:val="Stile Req + Corsivo"/>
    <w:basedOn w:val="Req"/>
    <w:link w:val="StileReqCorsivoCarattere"/>
    <w:rsid w:val="00820764"/>
    <w:pPr>
      <w:numPr>
        <w:numId w:val="2"/>
      </w:numPr>
      <w:tabs>
        <w:tab w:val="clear" w:pos="360"/>
        <w:tab w:val="num" w:pos="432"/>
        <w:tab w:val="num" w:pos="851"/>
        <w:tab w:val="num" w:pos="1209"/>
      </w:tabs>
      <w:ind w:left="851" w:hanging="851"/>
    </w:pPr>
    <w:rPr>
      <w:b/>
      <w:i/>
      <w:iCs/>
    </w:rPr>
  </w:style>
  <w:style w:type="character" w:customStyle="1" w:styleId="StileReqCorsivoCarattere">
    <w:name w:val="Stile Req + Corsivo Carattere"/>
    <w:link w:val="StileReqCorsivo"/>
    <w:locked/>
    <w:rsid w:val="00820764"/>
    <w:rPr>
      <w:rFonts w:ascii="Arial" w:hAnsi="Arial"/>
      <w:b/>
      <w:bCs/>
      <w:i/>
      <w:iCs/>
      <w:szCs w:val="24"/>
      <w:lang w:val="it-IT" w:eastAsia="en-US" w:bidi="ar-SA"/>
    </w:rPr>
  </w:style>
  <w:style w:type="paragraph" w:customStyle="1" w:styleId="Figure">
    <w:name w:val="Figure"/>
    <w:basedOn w:val="Normale"/>
    <w:next w:val="Didascalia"/>
    <w:rsid w:val="0027193F"/>
    <w:pPr>
      <w:keepLines/>
      <w:suppressAutoHyphens w:val="0"/>
      <w:spacing w:before="120" w:after="240"/>
      <w:jc w:val="center"/>
    </w:pPr>
    <w:rPr>
      <w:b/>
      <w:sz w:val="16"/>
      <w:szCs w:val="16"/>
      <w:lang w:eastAsia="it-IT"/>
    </w:rPr>
  </w:style>
  <w:style w:type="paragraph" w:customStyle="1" w:styleId="Query">
    <w:name w:val="Query"/>
    <w:basedOn w:val="Normale"/>
    <w:link w:val="QueryCarattere"/>
    <w:rsid w:val="00054FA9"/>
    <w:pPr>
      <w:keepLines/>
      <w:numPr>
        <w:numId w:val="23"/>
      </w:numPr>
      <w:tabs>
        <w:tab w:val="left" w:pos="851"/>
      </w:tabs>
      <w:suppressAutoHyphens w:val="0"/>
      <w:ind w:left="851" w:hanging="851"/>
    </w:pPr>
    <w:rPr>
      <w:i/>
      <w:iCs/>
      <w:lang w:eastAsia="en-US"/>
    </w:rPr>
  </w:style>
  <w:style w:type="character" w:customStyle="1" w:styleId="QueryCarattere">
    <w:name w:val="Query Carattere"/>
    <w:link w:val="Query"/>
    <w:locked/>
    <w:rsid w:val="00054FA9"/>
    <w:rPr>
      <w:rFonts w:ascii="Arial" w:hAnsi="Arial"/>
      <w:i/>
      <w:iCs/>
      <w:lang w:val="it-IT" w:eastAsia="en-US" w:bidi="ar-SA"/>
    </w:rPr>
  </w:style>
  <w:style w:type="paragraph" w:customStyle="1" w:styleId="CarattereCarattereCarattere">
    <w:name w:val="Carattere Carattere Carattere"/>
    <w:basedOn w:val="Normale"/>
    <w:rsid w:val="00D5632D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Rimandonotaapidipagina">
    <w:name w:val="footnote reference"/>
    <w:semiHidden/>
    <w:rsid w:val="00D5632D"/>
    <w:rPr>
      <w:rFonts w:cs="Times New Roman"/>
      <w:vertAlign w:val="superscript"/>
    </w:rPr>
  </w:style>
  <w:style w:type="paragraph" w:styleId="Puntoelenco4">
    <w:name w:val="List Bullet 4"/>
    <w:basedOn w:val="Normale"/>
    <w:autoRedefine/>
    <w:rsid w:val="00D5632D"/>
    <w:pPr>
      <w:numPr>
        <w:numId w:val="22"/>
      </w:numPr>
      <w:tabs>
        <w:tab w:val="clear" w:pos="643"/>
        <w:tab w:val="num" w:pos="1209"/>
      </w:tabs>
      <w:suppressAutoHyphens w:val="0"/>
      <w:spacing w:before="0" w:after="0" w:line="360" w:lineRule="auto"/>
      <w:ind w:left="454" w:firstLine="0"/>
    </w:pPr>
    <w:rPr>
      <w:rFonts w:ascii="Garamond" w:hAnsi="Garamond"/>
      <w:sz w:val="24"/>
      <w:szCs w:val="24"/>
      <w:lang w:eastAsia="en-US"/>
    </w:rPr>
  </w:style>
  <w:style w:type="paragraph" w:styleId="Puntoelenco">
    <w:name w:val="List Bullet"/>
    <w:basedOn w:val="Normale"/>
    <w:rsid w:val="00F6618F"/>
    <w:pPr>
      <w:tabs>
        <w:tab w:val="num" w:pos="1209"/>
      </w:tabs>
      <w:ind w:left="360" w:hanging="360"/>
    </w:pPr>
  </w:style>
  <w:style w:type="paragraph" w:customStyle="1" w:styleId="corpodeltesto">
    <w:name w:val="corpo del testo"/>
    <w:basedOn w:val="Normale"/>
    <w:link w:val="corpodeltestoChar"/>
    <w:rsid w:val="008D6E48"/>
    <w:pPr>
      <w:spacing w:before="120" w:after="40" w:line="288" w:lineRule="auto"/>
    </w:pPr>
    <w:rPr>
      <w:rFonts w:ascii="Garamond" w:hAnsi="Garamond"/>
      <w:sz w:val="22"/>
      <w:lang w:eastAsia="fr-FR"/>
    </w:rPr>
  </w:style>
  <w:style w:type="paragraph" w:styleId="Indicedellefigure">
    <w:name w:val="table of figures"/>
    <w:basedOn w:val="Normale"/>
    <w:next w:val="Normale"/>
    <w:autoRedefine/>
    <w:semiHidden/>
    <w:rsid w:val="00C866EC"/>
    <w:pPr>
      <w:tabs>
        <w:tab w:val="right" w:leader="dot" w:pos="9202"/>
      </w:tabs>
      <w:spacing w:before="20" w:after="20"/>
      <w:ind w:left="284"/>
    </w:pPr>
    <w:rPr>
      <w:sz w:val="16"/>
    </w:rPr>
  </w:style>
  <w:style w:type="character" w:customStyle="1" w:styleId="corpodeltestoChar">
    <w:name w:val="corpo del testo Char"/>
    <w:link w:val="corpodeltesto"/>
    <w:locked/>
    <w:rsid w:val="008D6E48"/>
    <w:rPr>
      <w:rFonts w:ascii="Garamond" w:hAnsi="Garamond" w:cs="Times New Roman"/>
      <w:sz w:val="22"/>
      <w:lang w:val="it-IT" w:eastAsia="fr-FR" w:bidi="ar-SA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8D6E48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Pr>
      <w:rFonts w:ascii="Arial" w:hAnsi="Arial" w:cs="Times New Roman"/>
      <w:b/>
      <w:bCs/>
      <w:sz w:val="20"/>
      <w:szCs w:val="20"/>
      <w:lang w:val="x-none" w:eastAsia="ar-SA" w:bidi="ar-SA"/>
    </w:rPr>
  </w:style>
  <w:style w:type="paragraph" w:customStyle="1" w:styleId="elencopuntato">
    <w:name w:val="elenco puntato &gt;"/>
    <w:basedOn w:val="corpodeltesto"/>
    <w:link w:val="elencopuntatoChar"/>
    <w:rsid w:val="00AA7F7D"/>
    <w:pPr>
      <w:numPr>
        <w:numId w:val="24"/>
      </w:numPr>
      <w:spacing w:before="60" w:after="60"/>
    </w:pPr>
  </w:style>
  <w:style w:type="character" w:customStyle="1" w:styleId="elencopuntatoChar">
    <w:name w:val="elenco puntato &gt; Char"/>
    <w:basedOn w:val="corpodeltestoChar"/>
    <w:link w:val="elencopuntato"/>
    <w:locked/>
    <w:rsid w:val="00AA7F7D"/>
    <w:rPr>
      <w:rFonts w:ascii="Garamond" w:hAnsi="Garamond" w:cs="Times New Roman"/>
      <w:sz w:val="22"/>
      <w:lang w:val="it-IT" w:eastAsia="fr-FR" w:bidi="ar-SA"/>
    </w:rPr>
  </w:style>
  <w:style w:type="character" w:styleId="Collegamentovisitato">
    <w:name w:val="FollowedHyperlink"/>
    <w:rsid w:val="00911918"/>
    <w:rPr>
      <w:rFonts w:cs="Times New Roman"/>
      <w:color w:val="800080"/>
      <w:u w:val="single"/>
    </w:rPr>
  </w:style>
  <w:style w:type="character" w:customStyle="1" w:styleId="content">
    <w:name w:val="content"/>
    <w:rsid w:val="002F4AB9"/>
    <w:rPr>
      <w:rFonts w:cs="Times New Roman"/>
    </w:rPr>
  </w:style>
  <w:style w:type="character" w:customStyle="1" w:styleId="indice0">
    <w:name w:val="indice"/>
    <w:rsid w:val="002F4AB9"/>
    <w:rPr>
      <w:rFonts w:cs="Times New Roman"/>
    </w:rPr>
  </w:style>
  <w:style w:type="paragraph" w:styleId="Paragrafoelenco">
    <w:name w:val="List Paragraph"/>
    <w:basedOn w:val="Normale"/>
    <w:qFormat/>
    <w:rsid w:val="00F0171B"/>
    <w:pPr>
      <w:ind w:left="720"/>
    </w:pPr>
    <w:rPr>
      <w:rFonts w:cs="Arial"/>
    </w:rPr>
  </w:style>
  <w:style w:type="paragraph" w:customStyle="1" w:styleId="elenconumerato">
    <w:name w:val="elenco numerato"/>
    <w:basedOn w:val="Normale"/>
    <w:rsid w:val="00DD5B90"/>
    <w:pPr>
      <w:numPr>
        <w:numId w:val="26"/>
      </w:numPr>
      <w:spacing w:line="288" w:lineRule="auto"/>
    </w:pPr>
    <w:rPr>
      <w:rFonts w:ascii="Garamond" w:hAnsi="Garamond"/>
      <w:sz w:val="22"/>
      <w:lang w:eastAsia="fr-FR"/>
    </w:rPr>
  </w:style>
  <w:style w:type="paragraph" w:customStyle="1" w:styleId="Carattere">
    <w:name w:val="Carattere"/>
    <w:basedOn w:val="Normale"/>
    <w:rsid w:val="0034630C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Numeropagina">
    <w:name w:val="page number"/>
    <w:rsid w:val="00A518FD"/>
    <w:rPr>
      <w:rFonts w:cs="Times New Roman"/>
    </w:rPr>
  </w:style>
  <w:style w:type="paragraph" w:styleId="Titolo">
    <w:name w:val="Title"/>
    <w:basedOn w:val="Normale"/>
    <w:link w:val="TitoloCarattere"/>
    <w:qFormat/>
    <w:rsid w:val="00A518FD"/>
    <w:pPr>
      <w:suppressAutoHyphens w:val="0"/>
      <w:spacing w:before="0" w:after="120" w:line="360" w:lineRule="auto"/>
      <w:jc w:val="center"/>
    </w:pPr>
    <w:rPr>
      <w:b/>
      <w:bCs/>
      <w:i/>
      <w:iCs/>
      <w:sz w:val="24"/>
      <w:szCs w:val="24"/>
      <w:lang w:val="x-none" w:eastAsia="x-none"/>
    </w:rPr>
  </w:style>
  <w:style w:type="character" w:customStyle="1" w:styleId="TitoloCarattere">
    <w:name w:val="Titolo Carattere"/>
    <w:link w:val="Titolo"/>
    <w:locked/>
    <w:rsid w:val="00A518FD"/>
    <w:rPr>
      <w:rFonts w:ascii="Arial" w:hAnsi="Arial" w:cs="Times New Roman"/>
      <w:b/>
      <w:bCs/>
      <w:i/>
      <w:iCs/>
      <w:sz w:val="24"/>
      <w:szCs w:val="24"/>
    </w:rPr>
  </w:style>
  <w:style w:type="paragraph" w:styleId="Testonotadichiusura">
    <w:name w:val="endnote text"/>
    <w:basedOn w:val="Normale"/>
    <w:link w:val="TestonotadichiusuraCarattere"/>
    <w:semiHidden/>
    <w:rsid w:val="000417A1"/>
    <w:rPr>
      <w:lang w:val="x-none"/>
    </w:rPr>
  </w:style>
  <w:style w:type="character" w:customStyle="1" w:styleId="TestonotadichiusuraCarattere">
    <w:name w:val="Testo nota di chiusura Carattere"/>
    <w:link w:val="Testonotadichiusura"/>
    <w:semiHidden/>
    <w:locked/>
    <w:rsid w:val="000417A1"/>
    <w:rPr>
      <w:rFonts w:ascii="Arial" w:hAnsi="Arial" w:cs="Times New Roman"/>
      <w:sz w:val="20"/>
      <w:szCs w:val="20"/>
      <w:lang w:val="x-none" w:eastAsia="ar-SA" w:bidi="ar-SA"/>
    </w:rPr>
  </w:style>
  <w:style w:type="character" w:styleId="Rimandonotadichiusura">
    <w:name w:val="endnote reference"/>
    <w:semiHidden/>
    <w:rsid w:val="000417A1"/>
    <w:rPr>
      <w:rFonts w:cs="Times New Roman"/>
      <w:vertAlign w:val="superscript"/>
    </w:rPr>
  </w:style>
  <w:style w:type="paragraph" w:styleId="Rientrocorpodeltesto">
    <w:name w:val="Body Text Indent"/>
    <w:basedOn w:val="Normale"/>
    <w:link w:val="RientrocorpodeltestoCarattere"/>
    <w:rsid w:val="007C7A16"/>
    <w:pPr>
      <w:tabs>
        <w:tab w:val="left" w:pos="1134"/>
      </w:tabs>
      <w:suppressAutoHyphens w:val="0"/>
      <w:spacing w:before="600" w:line="360" w:lineRule="auto"/>
      <w:ind w:left="5670"/>
      <w:jc w:val="center"/>
    </w:pPr>
    <w:rPr>
      <w:i/>
      <w:iCs/>
      <w:sz w:val="24"/>
      <w:szCs w:val="24"/>
      <w:lang w:val="x-none" w:eastAsia="x-none"/>
    </w:rPr>
  </w:style>
  <w:style w:type="character" w:customStyle="1" w:styleId="RientrocorpodeltestoCarattere">
    <w:name w:val="Rientro corpo del testo Carattere"/>
    <w:link w:val="Rientrocorpodeltesto"/>
    <w:locked/>
    <w:rsid w:val="007C7A16"/>
    <w:rPr>
      <w:rFonts w:ascii="Arial" w:hAnsi="Arial"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rsid w:val="00BE7924"/>
    <w:pPr>
      <w:ind w:left="720"/>
    </w:pPr>
    <w:rPr>
      <w:rFonts w:cs="Arial"/>
    </w:rPr>
  </w:style>
  <w:style w:type="character" w:customStyle="1" w:styleId="HeaderChar">
    <w:name w:val="Header Char"/>
    <w:locked/>
    <w:rsid w:val="001E186F"/>
    <w:rPr>
      <w:rFonts w:ascii="Arial" w:hAnsi="Arial" w:cs="Times New Roman"/>
      <w:lang w:val="x-none" w:eastAsia="ar-SA" w:bidi="ar-SA"/>
    </w:rPr>
  </w:style>
  <w:style w:type="paragraph" w:customStyle="1" w:styleId="Standard">
    <w:name w:val="Standard"/>
    <w:rsid w:val="005464B0"/>
    <w:pPr>
      <w:suppressAutoHyphens/>
      <w:spacing w:before="60" w:after="60"/>
      <w:jc w:val="both"/>
    </w:pPr>
    <w:rPr>
      <w:rFonts w:ascii="Arial" w:eastAsia="Arial Unicode MS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ndro\Dati%20applicazioni\Microsoft\Modelli\SardegnaIT_ModelloDocumentoTecnico_2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SardegnaIT_ModelloDocumentoTecnico_2.dot</Template>
  <TotalTime>0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Rete Telematica Regionale - Fornitura di apparati trasmissivi per l'infrastruttura DWDM sottomarina</vt:lpstr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Rete Telematica Regionale - Fornitura di apparati trasmissivi per l'infrastruttura DWDM sottomarina</dc:title>
  <dc:subject>Offerta tecnica</dc:subject>
  <dc:creator>Ing</dc:creator>
  <cp:lastModifiedBy>Alessio Cusenza</cp:lastModifiedBy>
  <cp:revision>2</cp:revision>
  <cp:lastPrinted>2012-12-06T09:54:00Z</cp:lastPrinted>
  <dcterms:created xsi:type="dcterms:W3CDTF">2021-02-11T18:01:00Z</dcterms:created>
  <dcterms:modified xsi:type="dcterms:W3CDTF">2021-02-11T18:01:00Z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getto">
    <vt:lpwstr>RTR-R</vt:lpwstr>
  </property>
</Properties>
</file>